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53894098"/>
    <w:bookmarkStart w:id="1" w:name="_Toc101865362"/>
    <w:bookmarkStart w:id="2" w:name="_Toc148694532"/>
    <w:bookmarkStart w:id="3" w:name="_Toc149209286"/>
    <w:bookmarkStart w:id="4" w:name="_Toc149308937"/>
    <w:bookmarkStart w:id="5" w:name="_Toc149309018"/>
    <w:bookmarkStart w:id="6" w:name="_Toc149309318"/>
    <w:bookmarkStart w:id="7" w:name="_Toc149317996"/>
    <w:bookmarkStart w:id="8" w:name="_Toc150081473"/>
    <w:bookmarkStart w:id="9" w:name="_Toc150356972"/>
    <w:bookmarkStart w:id="10" w:name="_Toc151304537"/>
    <w:bookmarkStart w:id="11" w:name="_Toc152562593"/>
    <w:bookmarkEnd w:id="0"/>
    <w:p w14:paraId="620DFAD4" w14:textId="1A209880" w:rsidR="00D2233D" w:rsidRPr="00405F88" w:rsidRDefault="00D15426" w:rsidP="00405F88">
      <w:pPr>
        <w:rPr>
          <w:rFonts w:ascii="Barlow Condensed Medium" w:hAnsi="Barlow Condensed Medium"/>
          <w:color w:val="FFFFFF" w:themeColor="background1"/>
          <w:sz w:val="56"/>
          <w:szCs w:val="56"/>
        </w:rPr>
      </w:pPr>
      <w:r w:rsidRPr="00405F88">
        <w:rPr>
          <w:rFonts w:ascii="Barlow Condensed Medium" w:hAnsi="Barlow Condensed Medium"/>
          <w:noProof/>
          <w:color w:val="FFFFFF" w:themeColor="background1"/>
          <w:sz w:val="56"/>
          <w:szCs w:val="56"/>
        </w:rPr>
        <mc:AlternateContent>
          <mc:Choice Requires="wps">
            <w:drawing>
              <wp:anchor distT="0" distB="0" distL="114300" distR="114300" simplePos="0" relativeHeight="251657216" behindDoc="1" locked="1" layoutInCell="1" allowOverlap="1" wp14:anchorId="5C3B1A8E" wp14:editId="59F32C0A">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304864383" name="Imagen 304864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1A8E" id="_x0000_t202" coordsize="21600,21600" o:spt="202" path="m,l,21600r21600,l21600,xe">
                <v:stroke joinstyle="miter"/>
                <v:path gradientshapeok="t" o:connecttype="rect"/>
              </v:shapetype>
              <v:shape id="Text Box 8" o:spid="_x0000_s1026" type="#_x0000_t202" style="position:absolute;left:0;text-align:left;margin-left:-57.1pt;margin-top:-75.45pt;width:597.55pt;height:84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" fillcolor="white [3201]" strokeweight=".5pt">
                <v:textbox inset="0,0,0,0">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304864383" name="Imagen 3048643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v:textbox>
                <w10:anchorlock/>
              </v:shape>
            </w:pict>
          </mc:Fallback>
        </mc:AlternateContent>
      </w:r>
      <w:bookmarkEnd w:id="1"/>
      <w:r w:rsidR="000975BC" w:rsidRPr="00405F88">
        <w:rPr>
          <w:rFonts w:ascii="Barlow Condensed Medium" w:hAnsi="Barlow Condensed Medium"/>
          <w:color w:val="FFFFFF" w:themeColor="background1"/>
          <w:sz w:val="56"/>
          <w:szCs w:val="56"/>
        </w:rPr>
        <w:t>I</w:t>
      </w:r>
      <w:r w:rsidR="00D2233D" w:rsidRPr="00405F88">
        <w:rPr>
          <w:rFonts w:ascii="Barlow Condensed Medium" w:hAnsi="Barlow Condensed Medium"/>
          <w:color w:val="FFFFFF" w:themeColor="background1"/>
          <w:sz w:val="56"/>
          <w:szCs w:val="56"/>
        </w:rPr>
        <w:t>NFORME TÉCNICO DEL</w:t>
      </w:r>
      <w:bookmarkEnd w:id="2"/>
      <w:bookmarkEnd w:id="3"/>
      <w:bookmarkEnd w:id="4"/>
      <w:bookmarkEnd w:id="5"/>
      <w:bookmarkEnd w:id="6"/>
      <w:bookmarkEnd w:id="7"/>
      <w:bookmarkEnd w:id="8"/>
      <w:bookmarkEnd w:id="9"/>
      <w:bookmarkEnd w:id="10"/>
      <w:bookmarkEnd w:id="11"/>
    </w:p>
    <w:p w14:paraId="64C4AE92" w14:textId="2EA3AF6F" w:rsidR="00D30268" w:rsidRPr="00405F88" w:rsidRDefault="00D2233D" w:rsidP="00405F88">
      <w:pPr>
        <w:rPr>
          <w:rFonts w:ascii="Barlow Condensed Medium" w:hAnsi="Barlow Condensed Medium"/>
          <w:color w:val="FFFFFF" w:themeColor="background1"/>
          <w:sz w:val="56"/>
          <w:szCs w:val="56"/>
        </w:rPr>
      </w:pPr>
      <w:bookmarkStart w:id="12" w:name="_Toc148694533"/>
      <w:bookmarkStart w:id="13" w:name="_Toc149209287"/>
      <w:bookmarkStart w:id="14" w:name="_Toc149308938"/>
      <w:bookmarkStart w:id="15" w:name="_Toc149309019"/>
      <w:bookmarkStart w:id="16" w:name="_Toc149309319"/>
      <w:bookmarkStart w:id="17" w:name="_Toc149317997"/>
      <w:bookmarkStart w:id="18" w:name="_Toc150081474"/>
      <w:bookmarkStart w:id="19" w:name="_Toc150356973"/>
      <w:bookmarkStart w:id="20" w:name="_Toc151304538"/>
      <w:bookmarkStart w:id="21" w:name="_Toc152562594"/>
      <w:r w:rsidRPr="00405F88">
        <w:rPr>
          <w:rFonts w:ascii="Barlow Condensed Medium" w:hAnsi="Barlow Condensed Medium"/>
          <w:color w:val="FFFFFF" w:themeColor="background1"/>
          <w:sz w:val="56"/>
          <w:szCs w:val="56"/>
        </w:rPr>
        <w:t>RECORRIDO DE INSPECCIÓN</w:t>
      </w:r>
      <w:bookmarkEnd w:id="12"/>
      <w:bookmarkEnd w:id="13"/>
      <w:bookmarkEnd w:id="14"/>
      <w:bookmarkEnd w:id="15"/>
      <w:bookmarkEnd w:id="16"/>
      <w:bookmarkEnd w:id="17"/>
      <w:bookmarkEnd w:id="18"/>
      <w:bookmarkEnd w:id="19"/>
      <w:bookmarkEnd w:id="20"/>
      <w:bookmarkEnd w:id="21"/>
      <w:r w:rsidR="00D30268" w:rsidRPr="00405F88">
        <w:rPr>
          <w:rFonts w:ascii="Barlow Condensed Medium" w:hAnsi="Barlow Condensed Medium"/>
          <w:color w:val="FFFFFF" w:themeColor="background1"/>
          <w:sz w:val="56"/>
          <w:szCs w:val="56"/>
        </w:rPr>
        <w:t xml:space="preserve"> </w:t>
      </w:r>
    </w:p>
    <w:p w14:paraId="69B38047" w14:textId="2E57C5EB" w:rsidR="00D30268" w:rsidRPr="00405F88" w:rsidRDefault="00D30268" w:rsidP="00405F88">
      <w:pPr>
        <w:rPr>
          <w:rFonts w:ascii="Barlow Condensed Medium" w:hAnsi="Barlow Condensed Medium"/>
          <w:color w:val="FFFFFF" w:themeColor="background1"/>
          <w:sz w:val="56"/>
          <w:szCs w:val="56"/>
        </w:rPr>
      </w:pPr>
      <w:r w:rsidRPr="00405F88">
        <w:rPr>
          <w:rFonts w:ascii="Barlow Condensed Medium" w:hAnsi="Barlow Condensed Medium"/>
          <w:color w:val="FFFFFF" w:themeColor="background1"/>
          <w:sz w:val="56"/>
          <w:szCs w:val="56"/>
        </w:rPr>
        <w:t>PARA SOLAR FOTOVOLTAICA</w:t>
      </w:r>
    </w:p>
    <w:p w14:paraId="642C1D43" w14:textId="6BF2B317" w:rsidR="00F57991" w:rsidRDefault="00F57991" w:rsidP="00F27D6A">
      <w:pPr>
        <w:rPr>
          <w:rFonts w:ascii="Barlow Condensed Medium" w:hAnsi="Barlow Condensed Medium"/>
          <w:color w:val="FFFFFF" w:themeColor="background1"/>
          <w:sz w:val="56"/>
          <w:szCs w:val="56"/>
        </w:rPr>
      </w:pPr>
      <w:r>
        <w:rPr>
          <w:rFonts w:ascii="Barlow Condensed Medium" w:hAnsi="Barlow Condensed Medium"/>
          <w:color w:val="FFFFFF" w:themeColor="background1"/>
          <w:sz w:val="56"/>
          <w:szCs w:val="56"/>
        </w:rPr>
        <w:t>DE LA</w:t>
      </w:r>
      <w:r w:rsidR="00F61B7B">
        <w:rPr>
          <w:rFonts w:ascii="Barlow Condensed Medium" w:hAnsi="Barlow Condensed Medium"/>
          <w:color w:val="FFFFFF" w:themeColor="background1"/>
          <w:sz w:val="56"/>
          <w:szCs w:val="56"/>
        </w:rPr>
        <w:t xml:space="preserve"> </w:t>
      </w:r>
      <w:r>
        <w:rPr>
          <w:rFonts w:ascii="Barlow Condensed Medium" w:hAnsi="Barlow Condensed Medium"/>
          <w:color w:val="FFFFFF" w:themeColor="background1"/>
          <w:sz w:val="56"/>
          <w:szCs w:val="56"/>
        </w:rPr>
        <w:t xml:space="preserve">UNIVERSIDAD </w:t>
      </w:r>
    </w:p>
    <w:p w14:paraId="18127776" w14:textId="5CDEA350" w:rsidR="00F57991" w:rsidRPr="00405F88" w:rsidRDefault="00F57991" w:rsidP="00F27D6A">
      <w:pPr>
        <w:rPr>
          <w:rFonts w:ascii="Barlow Condensed Medium" w:hAnsi="Barlow Condensed Medium"/>
          <w:color w:val="FFFFFF" w:themeColor="background1"/>
          <w:sz w:val="56"/>
          <w:szCs w:val="56"/>
        </w:rPr>
      </w:pPr>
      <w:r>
        <w:rPr>
          <w:rFonts w:ascii="Barlow Condensed Medium" w:hAnsi="Barlow Condensed Medium"/>
          <w:color w:val="FFFFFF" w:themeColor="background1"/>
          <w:sz w:val="56"/>
          <w:szCs w:val="56"/>
        </w:rPr>
        <w:t>DISTRITAL</w:t>
      </w:r>
    </w:p>
    <w:p w14:paraId="35EEB800" w14:textId="45037207" w:rsidR="00753A1B" w:rsidRPr="004B323D" w:rsidRDefault="00753A1B" w:rsidP="000975BC">
      <w:r w:rsidRPr="004B323D">
        <w:br/>
      </w:r>
    </w:p>
    <w:p w14:paraId="3719B95D" w14:textId="2857F930" w:rsidR="000C32AD" w:rsidRPr="00405F88" w:rsidRDefault="000C32AD" w:rsidP="00405F88">
      <w:pPr>
        <w:rPr>
          <w:rFonts w:ascii="Barlow Condensed Medium" w:hAnsi="Barlow Condensed Medium"/>
          <w:color w:val="FFFFFF" w:themeColor="background1"/>
          <w:sz w:val="36"/>
          <w:szCs w:val="36"/>
        </w:rPr>
      </w:pPr>
      <w:bookmarkStart w:id="22" w:name="_Toc148694536"/>
      <w:bookmarkStart w:id="23" w:name="_Toc149209290"/>
      <w:bookmarkStart w:id="24" w:name="_Toc149308941"/>
      <w:bookmarkStart w:id="25" w:name="_Toc149309022"/>
      <w:bookmarkStart w:id="26" w:name="_Toc149309322"/>
      <w:bookmarkStart w:id="27" w:name="_Toc149318000"/>
      <w:bookmarkStart w:id="28" w:name="_Toc150081477"/>
      <w:bookmarkStart w:id="29" w:name="_Toc150356976"/>
      <w:bookmarkStart w:id="30" w:name="_Toc151304541"/>
      <w:bookmarkStart w:id="31" w:name="_Toc152562597"/>
      <w:r w:rsidRPr="00405F88">
        <w:rPr>
          <w:rFonts w:ascii="Barlow Condensed Medium" w:hAnsi="Barlow Condensed Medium"/>
          <w:color w:val="FFFFFF" w:themeColor="background1"/>
          <w:sz w:val="36"/>
          <w:szCs w:val="36"/>
        </w:rPr>
        <w:t>Dic</w:t>
      </w:r>
      <w:r w:rsidR="00BD43EF" w:rsidRPr="00405F88">
        <w:rPr>
          <w:rFonts w:ascii="Barlow Condensed Medium" w:hAnsi="Barlow Condensed Medium"/>
          <w:color w:val="FFFFFF" w:themeColor="background1"/>
          <w:sz w:val="36"/>
          <w:szCs w:val="36"/>
        </w:rPr>
        <w:t>iem</w:t>
      </w:r>
      <w:r w:rsidR="00D2233D" w:rsidRPr="00405F88">
        <w:rPr>
          <w:rFonts w:ascii="Barlow Condensed Medium" w:hAnsi="Barlow Condensed Medium"/>
          <w:color w:val="FFFFFF" w:themeColor="background1"/>
          <w:sz w:val="36"/>
          <w:szCs w:val="36"/>
        </w:rPr>
        <w:t>bre 2023</w:t>
      </w:r>
      <w:bookmarkEnd w:id="22"/>
      <w:bookmarkEnd w:id="23"/>
      <w:bookmarkEnd w:id="24"/>
      <w:bookmarkEnd w:id="25"/>
      <w:bookmarkEnd w:id="26"/>
      <w:bookmarkEnd w:id="27"/>
      <w:bookmarkEnd w:id="28"/>
      <w:bookmarkEnd w:id="29"/>
      <w:bookmarkEnd w:id="30"/>
      <w:bookmarkEnd w:id="31"/>
      <w:r w:rsidR="00753A1B" w:rsidRPr="00405F88">
        <w:rPr>
          <w:rFonts w:ascii="Barlow Condensed Medium" w:hAnsi="Barlow Condensed Medium"/>
          <w:color w:val="FFFFFF" w:themeColor="background1"/>
          <w:sz w:val="36"/>
          <w:szCs w:val="36"/>
        </w:rPr>
        <w:t xml:space="preserve"> </w:t>
      </w:r>
    </w:p>
    <w:p w14:paraId="221595F8" w14:textId="51FF6FDE" w:rsidR="00066C2E" w:rsidRPr="004B323D" w:rsidRDefault="00453B80" w:rsidP="00AE4788">
      <w:pPr>
        <w:pStyle w:val="Ttulo2"/>
      </w:pPr>
      <w:bookmarkStart w:id="32" w:name="_Toc135808595"/>
      <w:bookmarkStart w:id="33" w:name="_Toc135808664"/>
      <w:bookmarkStart w:id="34" w:name="_Toc135833183"/>
      <w:bookmarkStart w:id="35" w:name="_Toc136704273"/>
      <w:bookmarkStart w:id="36" w:name="_Toc137210170"/>
      <w:bookmarkStart w:id="37" w:name="_Toc137372111"/>
      <w:bookmarkStart w:id="38" w:name="_Toc101865363"/>
      <w:bookmarkStart w:id="39" w:name="_Toc164071385"/>
      <w:r w:rsidRPr="00405F88">
        <w:rPr>
          <w:noProof/>
        </w:rPr>
        <w:drawing>
          <wp:anchor distT="0" distB="0" distL="114300" distR="114300" simplePos="0" relativeHeight="251672576" behindDoc="0" locked="0" layoutInCell="1" allowOverlap="1" wp14:anchorId="42796CD3" wp14:editId="4FE653E4">
            <wp:simplePos x="0" y="0"/>
            <wp:positionH relativeFrom="column">
              <wp:posOffset>5348605</wp:posOffset>
            </wp:positionH>
            <wp:positionV relativeFrom="paragraph">
              <wp:posOffset>4136178</wp:posOffset>
            </wp:positionV>
            <wp:extent cx="1010285" cy="851535"/>
            <wp:effectExtent l="0" t="0" r="5715" b="0"/>
            <wp:wrapNone/>
            <wp:docPr id="82" name="Imagen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32"/>
      <w:bookmarkEnd w:id="33"/>
      <w:bookmarkEnd w:id="34"/>
      <w:bookmarkEnd w:id="35"/>
      <w:bookmarkEnd w:id="36"/>
      <w:bookmarkEnd w:id="37"/>
      <w:bookmarkEnd w:id="38"/>
      <w:bookmarkEnd w:id="39"/>
      <w:r w:rsidR="00066C2E" w:rsidRPr="004B323D">
        <w:br w:type="page"/>
      </w:r>
    </w:p>
    <w:p w14:paraId="312706E3" w14:textId="2810F5ED" w:rsidR="00CE6BCC" w:rsidRPr="00405F88" w:rsidRDefault="00CE6BCC" w:rsidP="00F41247">
      <w:pPr>
        <w:rPr>
          <w:rFonts w:ascii="Barlow Condensed Medium" w:hAnsi="Barlow Condensed Medium"/>
          <w:color w:val="1B9E40"/>
          <w:sz w:val="36"/>
          <w:szCs w:val="36"/>
        </w:rPr>
      </w:pPr>
      <w:bookmarkStart w:id="40" w:name="_Toc149308942"/>
      <w:bookmarkStart w:id="41" w:name="_Toc149309023"/>
      <w:r w:rsidRPr="00405F88">
        <w:rPr>
          <w:rFonts w:ascii="Barlow Condensed Medium" w:hAnsi="Barlow Condensed Medium"/>
          <w:color w:val="1B9E40"/>
          <w:sz w:val="36"/>
          <w:szCs w:val="36"/>
        </w:rPr>
        <w:lastRenderedPageBreak/>
        <w:t>Conten</w:t>
      </w:r>
      <w:r w:rsidR="00E566DE" w:rsidRPr="00405F88">
        <w:rPr>
          <w:rFonts w:ascii="Barlow Condensed Medium" w:hAnsi="Barlow Condensed Medium"/>
          <w:color w:val="1B9E40"/>
          <w:sz w:val="36"/>
          <w:szCs w:val="36"/>
        </w:rPr>
        <w:t>ido</w:t>
      </w:r>
      <w:bookmarkEnd w:id="40"/>
      <w:bookmarkEnd w:id="41"/>
    </w:p>
    <w:p w14:paraId="66707148" w14:textId="72746AC8" w:rsidR="007B3367" w:rsidRDefault="001F4C46" w:rsidP="007B3367">
      <w:pPr>
        <w:pStyle w:val="TDC2"/>
        <w:ind w:left="0"/>
        <w:rPr>
          <w:rFonts w:asciiTheme="minorHAnsi" w:eastAsiaTheme="minorEastAsia" w:hAnsiTheme="minorHAnsi" w:cstheme="minorBidi"/>
          <w:color w:val="auto"/>
          <w:kern w:val="2"/>
          <w:sz w:val="24"/>
          <w:szCs w:val="24"/>
          <w:lang w:eastAsia="es-MX"/>
          <w14:ligatures w14:val="standardContextual"/>
        </w:rPr>
      </w:pPr>
      <w:r>
        <w:rPr>
          <w:b/>
          <w:bCs/>
          <w:color w:val="129E47"/>
        </w:rPr>
        <w:fldChar w:fldCharType="begin"/>
      </w:r>
      <w:r>
        <w:instrText xml:space="preserve"> TOC \o "1-5" \h \z \u </w:instrText>
      </w:r>
      <w:r>
        <w:rPr>
          <w:b/>
          <w:bCs/>
          <w:color w:val="129E47"/>
        </w:rPr>
        <w:fldChar w:fldCharType="separate"/>
      </w:r>
    </w:p>
    <w:p w14:paraId="02B6C1DC" w14:textId="0FE34D5C" w:rsidR="007B3367" w:rsidRDefault="007B3367">
      <w:pPr>
        <w:pStyle w:val="TDC1"/>
        <w:rPr>
          <w:rFonts w:asciiTheme="minorHAnsi" w:eastAsiaTheme="minorEastAsia" w:hAnsiTheme="minorHAnsi" w:cstheme="minorBidi"/>
          <w:b w:val="0"/>
          <w:bCs w:val="0"/>
          <w:color w:val="auto"/>
          <w:kern w:val="2"/>
          <w:sz w:val="24"/>
          <w:szCs w:val="24"/>
          <w:lang w:eastAsia="es-MX"/>
          <w14:ligatures w14:val="standardContextual"/>
        </w:rPr>
      </w:pPr>
      <w:hyperlink w:anchor="_Toc164071386" w:history="1">
        <w:r w:rsidRPr="00994602">
          <w:rPr>
            <w:rStyle w:val="Hipervnculo"/>
          </w:rPr>
          <w:t>Resumen ejecutivo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_Toc164071386 \h </w:instrText>
        </w:r>
        <w:r>
          <w:rPr>
            <w:webHidden/>
          </w:rPr>
        </w:r>
        <w:r>
          <w:rPr>
            <w:webHidden/>
          </w:rPr>
          <w:fldChar w:fldCharType="separate"/>
        </w:r>
        <w:r>
          <w:rPr>
            <w:webHidden/>
          </w:rPr>
          <w:t>4</w:t>
        </w:r>
        <w:r>
          <w:rPr>
            <w:webHidden/>
          </w:rPr>
          <w:fldChar w:fldCharType="end"/>
        </w:r>
      </w:hyperlink>
    </w:p>
    <w:p w14:paraId="3837BB36" w14:textId="0824DF0B" w:rsidR="007B3367" w:rsidRDefault="007B3367">
      <w:pPr>
        <w:pStyle w:val="TDC1"/>
        <w:tabs>
          <w:tab w:val="left" w:pos="4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387" w:history="1">
        <w:r w:rsidRPr="00994602">
          <w:rPr>
            <w:rStyle w:val="Hipervnculo"/>
          </w:rPr>
          <w:t>1.</w:t>
        </w:r>
        <w:r>
          <w:rPr>
            <w:rFonts w:asciiTheme="minorHAnsi" w:eastAsiaTheme="minorEastAsia" w:hAnsiTheme="minorHAnsi" w:cstheme="minorBidi"/>
            <w:b w:val="0"/>
            <w:bCs w:val="0"/>
            <w:color w:val="auto"/>
            <w:kern w:val="2"/>
            <w:sz w:val="24"/>
            <w:szCs w:val="24"/>
            <w:lang w:eastAsia="es-MX"/>
            <w14:ligatures w14:val="standardContextual"/>
          </w:rPr>
          <w:tab/>
        </w:r>
        <w:r w:rsidRPr="00994602">
          <w:rPr>
            <w:rStyle w:val="Hipervnculo"/>
          </w:rPr>
          <w:t>Generalidades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_Toc164071387 \h </w:instrText>
        </w:r>
        <w:r>
          <w:rPr>
            <w:webHidden/>
          </w:rPr>
        </w:r>
        <w:r>
          <w:rPr>
            <w:webHidden/>
          </w:rPr>
          <w:fldChar w:fldCharType="separate"/>
        </w:r>
        <w:r>
          <w:rPr>
            <w:webHidden/>
          </w:rPr>
          <w:t>5</w:t>
        </w:r>
        <w:r>
          <w:rPr>
            <w:webHidden/>
          </w:rPr>
          <w:fldChar w:fldCharType="end"/>
        </w:r>
      </w:hyperlink>
    </w:p>
    <w:p w14:paraId="4D15D97D" w14:textId="064BC774" w:rsidR="007B3367" w:rsidRPr="007B3367" w:rsidRDefault="007B3367">
      <w:pPr>
        <w:pStyle w:val="TDC2"/>
        <w:tabs>
          <w:tab w:val="left" w:pos="1000"/>
        </w:tabs>
        <w:rPr>
          <w:rFonts w:eastAsiaTheme="minorEastAsia" w:cstheme="minorBidi"/>
          <w:color w:val="auto"/>
          <w:kern w:val="2"/>
          <w:sz w:val="24"/>
          <w:szCs w:val="24"/>
          <w:lang w:eastAsia="es-MX"/>
          <w14:ligatures w14:val="standardContextual"/>
        </w:rPr>
      </w:pPr>
      <w:hyperlink w:anchor="_Toc164071388" w:history="1">
        <w:r w:rsidRPr="007B3367">
          <w:rPr>
            <w:rStyle w:val="Hipervnculo"/>
          </w:rPr>
          <w:t>1.1.</w:t>
        </w:r>
        <w:r w:rsidRPr="007B3367">
          <w:rPr>
            <w:rFonts w:eastAsiaTheme="minorEastAsia" w:cstheme="minorBidi"/>
            <w:color w:val="auto"/>
            <w:kern w:val="2"/>
            <w:sz w:val="24"/>
            <w:szCs w:val="24"/>
            <w:lang w:eastAsia="es-MX"/>
            <w14:ligatures w14:val="standardContextual"/>
          </w:rPr>
          <w:tab/>
        </w:r>
        <w:r w:rsidRPr="007B3367">
          <w:rPr>
            <w:rStyle w:val="Hipervnculo"/>
          </w:rPr>
          <w:t>Objetivo</w:t>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fldChar w:fldCharType="begin"/>
        </w:r>
        <w:r w:rsidRPr="007B3367">
          <w:rPr>
            <w:webHidden/>
          </w:rPr>
          <w:instrText xml:space="preserve"> PAGEREF _Toc164071388 \h </w:instrText>
        </w:r>
        <w:r w:rsidRPr="007B3367">
          <w:rPr>
            <w:webHidden/>
          </w:rPr>
        </w:r>
        <w:r w:rsidRPr="007B3367">
          <w:rPr>
            <w:webHidden/>
          </w:rPr>
          <w:fldChar w:fldCharType="separate"/>
        </w:r>
        <w:r w:rsidRPr="007B3367">
          <w:rPr>
            <w:webHidden/>
          </w:rPr>
          <w:t>5</w:t>
        </w:r>
        <w:r w:rsidRPr="007B3367">
          <w:rPr>
            <w:webHidden/>
          </w:rPr>
          <w:fldChar w:fldCharType="end"/>
        </w:r>
      </w:hyperlink>
    </w:p>
    <w:p w14:paraId="5A457D34" w14:textId="0A667BB9" w:rsidR="007B3367" w:rsidRPr="007B3367" w:rsidRDefault="007B3367">
      <w:pPr>
        <w:pStyle w:val="TDC3"/>
        <w:tabs>
          <w:tab w:val="left" w:pos="1200"/>
          <w:tab w:val="right" w:pos="9633"/>
        </w:tabs>
        <w:rPr>
          <w:rFonts w:ascii="Barlow" w:eastAsiaTheme="minorEastAsia" w:hAnsi="Barlow" w:cstheme="minorBidi"/>
          <w:noProof/>
          <w:color w:val="auto"/>
          <w:kern w:val="2"/>
          <w:sz w:val="24"/>
          <w:szCs w:val="24"/>
          <w:lang w:eastAsia="es-MX"/>
          <w14:ligatures w14:val="standardContextual"/>
        </w:rPr>
      </w:pPr>
      <w:r w:rsidRPr="007B3367">
        <w:rPr>
          <w:rStyle w:val="Hipervnculo"/>
          <w:rFonts w:ascii="Barlow" w:hAnsi="Barlow"/>
          <w:noProof/>
        </w:rPr>
        <w:fldChar w:fldCharType="begin"/>
      </w:r>
      <w:r w:rsidRPr="007B3367">
        <w:rPr>
          <w:rStyle w:val="Hipervnculo"/>
          <w:rFonts w:ascii="Barlow" w:hAnsi="Barlow"/>
          <w:noProof/>
        </w:rPr>
        <w:instrText xml:space="preserve"> </w:instrText>
      </w:r>
      <w:r w:rsidRPr="007B3367">
        <w:rPr>
          <w:rFonts w:ascii="Barlow" w:hAnsi="Barlow"/>
          <w:noProof/>
        </w:rPr>
        <w:instrText>HYPERLINK \l "_Toc164071389"</w:instrText>
      </w:r>
      <w:r w:rsidRPr="007B3367">
        <w:rPr>
          <w:rStyle w:val="Hipervnculo"/>
          <w:rFonts w:ascii="Barlow" w:hAnsi="Barlow"/>
          <w:noProof/>
        </w:rPr>
        <w:instrText xml:space="preserve"> </w:instrText>
      </w:r>
      <w:r w:rsidRPr="007B3367">
        <w:rPr>
          <w:rStyle w:val="Hipervnculo"/>
          <w:rFonts w:ascii="Barlow" w:hAnsi="Barlow"/>
          <w:noProof/>
        </w:rPr>
      </w:r>
      <w:r w:rsidRPr="007B3367">
        <w:rPr>
          <w:rStyle w:val="Hipervnculo"/>
          <w:rFonts w:ascii="Barlow" w:hAnsi="Barlow"/>
          <w:noProof/>
        </w:rPr>
        <w:fldChar w:fldCharType="separate"/>
      </w:r>
      <w:r w:rsidRPr="007B3367">
        <w:rPr>
          <w:rStyle w:val="Hipervnculo"/>
          <w:rFonts w:ascii="Barlow" w:hAnsi="Barlow"/>
          <w:noProof/>
        </w:rPr>
        <w:t>1.1.1.</w:t>
      </w:r>
      <w:r w:rsidRPr="007B3367">
        <w:rPr>
          <w:rFonts w:ascii="Barlow" w:eastAsiaTheme="minorEastAsia" w:hAnsi="Barlow" w:cstheme="minorBidi"/>
          <w:noProof/>
          <w:color w:val="auto"/>
          <w:kern w:val="2"/>
          <w:sz w:val="24"/>
          <w:szCs w:val="24"/>
          <w:lang w:eastAsia="es-MX"/>
          <w14:ligatures w14:val="standardContextual"/>
        </w:rPr>
        <w:tab/>
      </w:r>
      <w:r w:rsidRPr="007B3367">
        <w:rPr>
          <w:rStyle w:val="Hipervnculo"/>
          <w:rFonts w:ascii="Barlow" w:hAnsi="Barlow"/>
          <w:noProof/>
        </w:rPr>
        <w:t>Objetivos específicos</w:t>
      </w:r>
      <w:r w:rsidRPr="007B3367">
        <w:rPr>
          <w:rFonts w:ascii="Barlow" w:hAnsi="Barlow"/>
          <w:noProof/>
          <w:webHidden/>
        </w:rPr>
        <w:tab/>
      </w:r>
      <w:r w:rsidRPr="007B3367">
        <w:rPr>
          <w:rFonts w:ascii="Barlow" w:hAnsi="Barlow"/>
          <w:noProof/>
          <w:webHidden/>
        </w:rPr>
        <w:fldChar w:fldCharType="begin"/>
      </w:r>
      <w:r w:rsidRPr="007B3367">
        <w:rPr>
          <w:rFonts w:ascii="Barlow" w:hAnsi="Barlow"/>
          <w:noProof/>
          <w:webHidden/>
        </w:rPr>
        <w:instrText xml:space="preserve"> PAGEREF _Toc164071389 \h </w:instrText>
      </w:r>
      <w:r w:rsidRPr="007B3367">
        <w:rPr>
          <w:rFonts w:ascii="Barlow" w:hAnsi="Barlow"/>
          <w:noProof/>
          <w:webHidden/>
        </w:rPr>
      </w:r>
      <w:r w:rsidRPr="007B3367">
        <w:rPr>
          <w:rFonts w:ascii="Barlow" w:hAnsi="Barlow"/>
          <w:noProof/>
          <w:webHidden/>
        </w:rPr>
        <w:fldChar w:fldCharType="separate"/>
      </w:r>
      <w:r w:rsidRPr="007B3367">
        <w:rPr>
          <w:rFonts w:ascii="Barlow" w:hAnsi="Barlow"/>
          <w:noProof/>
          <w:webHidden/>
        </w:rPr>
        <w:t>5</w:t>
      </w:r>
      <w:r w:rsidRPr="007B3367">
        <w:rPr>
          <w:rFonts w:ascii="Barlow" w:hAnsi="Barlow"/>
          <w:noProof/>
          <w:webHidden/>
        </w:rPr>
        <w:fldChar w:fldCharType="end"/>
      </w:r>
      <w:r w:rsidRPr="007B3367">
        <w:rPr>
          <w:rStyle w:val="Hipervnculo"/>
          <w:rFonts w:ascii="Barlow" w:hAnsi="Barlow"/>
          <w:noProof/>
        </w:rPr>
        <w:fldChar w:fldCharType="end"/>
      </w:r>
    </w:p>
    <w:p w14:paraId="36E12A34" w14:textId="1194C978" w:rsidR="007B3367" w:rsidRPr="007B3367" w:rsidRDefault="007B3367">
      <w:pPr>
        <w:pStyle w:val="TDC2"/>
        <w:tabs>
          <w:tab w:val="left" w:pos="1000"/>
        </w:tabs>
        <w:rPr>
          <w:rFonts w:eastAsiaTheme="minorEastAsia" w:cstheme="minorBidi"/>
          <w:color w:val="auto"/>
          <w:kern w:val="2"/>
          <w:sz w:val="24"/>
          <w:szCs w:val="24"/>
          <w:lang w:eastAsia="es-MX"/>
          <w14:ligatures w14:val="standardContextual"/>
        </w:rPr>
      </w:pPr>
      <w:hyperlink w:anchor="_Toc164071390" w:history="1">
        <w:r w:rsidRPr="007B3367">
          <w:rPr>
            <w:rStyle w:val="Hipervnculo"/>
          </w:rPr>
          <w:t>1.2.</w:t>
        </w:r>
        <w:r w:rsidRPr="007B3367">
          <w:rPr>
            <w:rFonts w:eastAsiaTheme="minorEastAsia" w:cstheme="minorBidi"/>
            <w:color w:val="auto"/>
            <w:kern w:val="2"/>
            <w:sz w:val="24"/>
            <w:szCs w:val="24"/>
            <w:lang w:eastAsia="es-MX"/>
            <w14:ligatures w14:val="standardContextual"/>
          </w:rPr>
          <w:tab/>
        </w:r>
        <w:r w:rsidRPr="007B3367">
          <w:rPr>
            <w:rStyle w:val="Hipervnculo"/>
          </w:rPr>
          <w:t>Alcance</w:t>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tab/>
        </w:r>
        <w:r w:rsidRPr="007B3367">
          <w:rPr>
            <w:webHidden/>
          </w:rPr>
          <w:fldChar w:fldCharType="begin"/>
        </w:r>
        <w:r w:rsidRPr="007B3367">
          <w:rPr>
            <w:webHidden/>
          </w:rPr>
          <w:instrText xml:space="preserve"> PAGEREF _Toc164071390 \h </w:instrText>
        </w:r>
        <w:r w:rsidRPr="007B3367">
          <w:rPr>
            <w:webHidden/>
          </w:rPr>
        </w:r>
        <w:r w:rsidRPr="007B3367">
          <w:rPr>
            <w:webHidden/>
          </w:rPr>
          <w:fldChar w:fldCharType="separate"/>
        </w:r>
        <w:r w:rsidRPr="007B3367">
          <w:rPr>
            <w:webHidden/>
          </w:rPr>
          <w:t>5</w:t>
        </w:r>
        <w:r w:rsidRPr="007B3367">
          <w:rPr>
            <w:webHidden/>
          </w:rPr>
          <w:fldChar w:fldCharType="end"/>
        </w:r>
      </w:hyperlink>
    </w:p>
    <w:p w14:paraId="771CDF75" w14:textId="0560C51D" w:rsidR="007B3367" w:rsidRDefault="007B3367">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391" w:history="1">
        <w:r w:rsidRPr="00994602">
          <w:rPr>
            <w:rStyle w:val="Hipervnculo"/>
          </w:rPr>
          <w:t>2.</w:t>
        </w:r>
        <w:r>
          <w:rPr>
            <w:rFonts w:asciiTheme="minorHAnsi" w:eastAsiaTheme="minorEastAsia" w:hAnsiTheme="minorHAnsi" w:cstheme="minorBidi"/>
            <w:b w:val="0"/>
            <w:bCs w:val="0"/>
            <w:color w:val="auto"/>
            <w:kern w:val="2"/>
            <w:sz w:val="24"/>
            <w:szCs w:val="24"/>
            <w:lang w:eastAsia="es-MX"/>
            <w14:ligatures w14:val="standardContextual"/>
          </w:rPr>
          <w:tab/>
        </w:r>
        <w:r w:rsidRPr="00994602">
          <w:rPr>
            <w:rStyle w:val="Hipervnculo"/>
          </w:rPr>
          <w:t>Área y consumo de energía eléctrica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_Toc164071391 \h </w:instrText>
        </w:r>
        <w:r>
          <w:rPr>
            <w:webHidden/>
          </w:rPr>
        </w:r>
        <w:r>
          <w:rPr>
            <w:webHidden/>
          </w:rPr>
          <w:fldChar w:fldCharType="separate"/>
        </w:r>
        <w:r>
          <w:rPr>
            <w:webHidden/>
          </w:rPr>
          <w:t>6</w:t>
        </w:r>
        <w:r>
          <w:rPr>
            <w:webHidden/>
          </w:rPr>
          <w:fldChar w:fldCharType="end"/>
        </w:r>
      </w:hyperlink>
    </w:p>
    <w:p w14:paraId="29B59227" w14:textId="1AB5E7FD"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392" w:history="1">
        <w:r w:rsidRPr="00994602">
          <w:rPr>
            <w:rStyle w:val="Hipervnculo"/>
          </w:rPr>
          <w:t>2.1.</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Área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_Toc164071392 \h </w:instrText>
        </w:r>
        <w:r>
          <w:rPr>
            <w:webHidden/>
          </w:rPr>
        </w:r>
        <w:r>
          <w:rPr>
            <w:webHidden/>
          </w:rPr>
          <w:fldChar w:fldCharType="separate"/>
        </w:r>
        <w:r>
          <w:rPr>
            <w:webHidden/>
          </w:rPr>
          <w:t>6</w:t>
        </w:r>
        <w:r>
          <w:rPr>
            <w:webHidden/>
          </w:rPr>
          <w:fldChar w:fldCharType="end"/>
        </w:r>
      </w:hyperlink>
    </w:p>
    <w:p w14:paraId="35B4A561" w14:textId="039AE165"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393" w:history="1">
        <w:r w:rsidRPr="00994602">
          <w:rPr>
            <w:rStyle w:val="Hipervnculo"/>
          </w:rPr>
          <w:t>2.2.</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Consumos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_Toc164071393 \h </w:instrText>
        </w:r>
        <w:r>
          <w:rPr>
            <w:webHidden/>
          </w:rPr>
        </w:r>
        <w:r>
          <w:rPr>
            <w:webHidden/>
          </w:rPr>
          <w:fldChar w:fldCharType="separate"/>
        </w:r>
        <w:r>
          <w:rPr>
            <w:webHidden/>
          </w:rPr>
          <w:t>6</w:t>
        </w:r>
        <w:r>
          <w:rPr>
            <w:webHidden/>
          </w:rPr>
          <w:fldChar w:fldCharType="end"/>
        </w:r>
      </w:hyperlink>
    </w:p>
    <w:p w14:paraId="6E395174" w14:textId="0C4788E8" w:rsidR="007B3367" w:rsidRDefault="007B3367">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394" w:history="1">
        <w:r w:rsidRPr="00994602">
          <w:rPr>
            <w:rStyle w:val="Hipervnculo"/>
          </w:rPr>
          <w:t>3.</w:t>
        </w:r>
        <w:r>
          <w:rPr>
            <w:rFonts w:asciiTheme="minorHAnsi" w:eastAsiaTheme="minorEastAsia" w:hAnsiTheme="minorHAnsi" w:cstheme="minorBidi"/>
            <w:b w:val="0"/>
            <w:bCs w:val="0"/>
            <w:color w:val="auto"/>
            <w:kern w:val="2"/>
            <w:sz w:val="24"/>
            <w:szCs w:val="24"/>
            <w:lang w:eastAsia="es-MX"/>
            <w14:ligatures w14:val="standardContextual"/>
          </w:rPr>
          <w:tab/>
        </w:r>
        <w:r w:rsidRPr="00994602">
          <w:rPr>
            <w:rStyle w:val="Hipervnculo"/>
          </w:rPr>
          <w:t>Diseño solar fotovoltaico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_Toc164071394 \h </w:instrText>
        </w:r>
        <w:r>
          <w:rPr>
            <w:webHidden/>
          </w:rPr>
        </w:r>
        <w:r>
          <w:rPr>
            <w:webHidden/>
          </w:rPr>
          <w:fldChar w:fldCharType="separate"/>
        </w:r>
        <w:r>
          <w:rPr>
            <w:webHidden/>
          </w:rPr>
          <w:t>8</w:t>
        </w:r>
        <w:r>
          <w:rPr>
            <w:webHidden/>
          </w:rPr>
          <w:fldChar w:fldCharType="end"/>
        </w:r>
      </w:hyperlink>
    </w:p>
    <w:p w14:paraId="27F6B977" w14:textId="0A31E050"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395" w:history="1">
        <w:r w:rsidRPr="00994602">
          <w:rPr>
            <w:rStyle w:val="Hipervnculo"/>
          </w:rPr>
          <w:t>3.1.</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Preliminares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_Toc164071395 \h </w:instrText>
        </w:r>
        <w:r>
          <w:rPr>
            <w:webHidden/>
          </w:rPr>
        </w:r>
        <w:r>
          <w:rPr>
            <w:webHidden/>
          </w:rPr>
          <w:fldChar w:fldCharType="separate"/>
        </w:r>
        <w:r>
          <w:rPr>
            <w:webHidden/>
          </w:rPr>
          <w:t>8</w:t>
        </w:r>
        <w:r>
          <w:rPr>
            <w:webHidden/>
          </w:rPr>
          <w:fldChar w:fldCharType="end"/>
        </w:r>
      </w:hyperlink>
    </w:p>
    <w:p w14:paraId="3F35DA7B" w14:textId="417FE224"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396" w:history="1">
        <w:r w:rsidRPr="00994602">
          <w:rPr>
            <w:rStyle w:val="Hipervnculo"/>
          </w:rPr>
          <w:t>3.2.</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Generación</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_Toc164071396 \h </w:instrText>
        </w:r>
        <w:r>
          <w:rPr>
            <w:webHidden/>
          </w:rPr>
        </w:r>
        <w:r>
          <w:rPr>
            <w:webHidden/>
          </w:rPr>
          <w:fldChar w:fldCharType="separate"/>
        </w:r>
        <w:r>
          <w:rPr>
            <w:webHidden/>
          </w:rPr>
          <w:t>9</w:t>
        </w:r>
        <w:r>
          <w:rPr>
            <w:webHidden/>
          </w:rPr>
          <w:fldChar w:fldCharType="end"/>
        </w:r>
      </w:hyperlink>
    </w:p>
    <w:p w14:paraId="100B68C5" w14:textId="69FD878D"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397" w:history="1">
        <w:r w:rsidRPr="00994602">
          <w:rPr>
            <w:rStyle w:val="Hipervnculo"/>
          </w:rPr>
          <w:t>3.3.</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Propuesta de diseño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_Toc164071397 \h </w:instrText>
        </w:r>
        <w:r>
          <w:rPr>
            <w:webHidden/>
          </w:rPr>
        </w:r>
        <w:r>
          <w:rPr>
            <w:webHidden/>
          </w:rPr>
          <w:fldChar w:fldCharType="separate"/>
        </w:r>
        <w:r>
          <w:rPr>
            <w:webHidden/>
          </w:rPr>
          <w:t>10</w:t>
        </w:r>
        <w:r>
          <w:rPr>
            <w:webHidden/>
          </w:rPr>
          <w:fldChar w:fldCharType="end"/>
        </w:r>
      </w:hyperlink>
    </w:p>
    <w:p w14:paraId="20BEF701" w14:textId="4F14BD4C" w:rsidR="007B3367" w:rsidRDefault="007B3367">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398" w:history="1">
        <w:r w:rsidRPr="00994602">
          <w:rPr>
            <w:rStyle w:val="Hipervnculo"/>
          </w:rPr>
          <w:t>4.</w:t>
        </w:r>
        <w:r>
          <w:rPr>
            <w:rFonts w:asciiTheme="minorHAnsi" w:eastAsiaTheme="minorEastAsia" w:hAnsiTheme="minorHAnsi" w:cstheme="minorBidi"/>
            <w:b w:val="0"/>
            <w:bCs w:val="0"/>
            <w:color w:val="auto"/>
            <w:kern w:val="2"/>
            <w:sz w:val="24"/>
            <w:szCs w:val="24"/>
            <w:lang w:eastAsia="es-MX"/>
            <w14:ligatures w14:val="standardContextual"/>
          </w:rPr>
          <w:tab/>
        </w:r>
        <w:r w:rsidRPr="00994602">
          <w:rPr>
            <w:rStyle w:val="Hipervnculo"/>
          </w:rPr>
          <w:t>Porcentaje de cobertura y potencial de ahorro</w:t>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_Toc164071398 \h </w:instrText>
        </w:r>
        <w:r>
          <w:rPr>
            <w:webHidden/>
          </w:rPr>
        </w:r>
        <w:r>
          <w:rPr>
            <w:webHidden/>
          </w:rPr>
          <w:fldChar w:fldCharType="separate"/>
        </w:r>
        <w:r>
          <w:rPr>
            <w:webHidden/>
          </w:rPr>
          <w:t>11</w:t>
        </w:r>
        <w:r>
          <w:rPr>
            <w:webHidden/>
          </w:rPr>
          <w:fldChar w:fldCharType="end"/>
        </w:r>
      </w:hyperlink>
    </w:p>
    <w:p w14:paraId="5916A5FF" w14:textId="52F1CF01"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399" w:history="1">
        <w:r w:rsidRPr="00994602">
          <w:rPr>
            <w:rStyle w:val="Hipervnculo"/>
          </w:rPr>
          <w:t>4.1.</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Porcentaje de cobertura</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_Toc164071399 \h </w:instrText>
        </w:r>
        <w:r>
          <w:rPr>
            <w:webHidden/>
          </w:rPr>
        </w:r>
        <w:r>
          <w:rPr>
            <w:webHidden/>
          </w:rPr>
          <w:fldChar w:fldCharType="separate"/>
        </w:r>
        <w:r>
          <w:rPr>
            <w:webHidden/>
          </w:rPr>
          <w:t>11</w:t>
        </w:r>
        <w:r>
          <w:rPr>
            <w:webHidden/>
          </w:rPr>
          <w:fldChar w:fldCharType="end"/>
        </w:r>
      </w:hyperlink>
    </w:p>
    <w:p w14:paraId="54EB1029" w14:textId="715623A9"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400" w:history="1">
        <w:r w:rsidRPr="00994602">
          <w:rPr>
            <w:rStyle w:val="Hipervnculo"/>
          </w:rPr>
          <w:t>4.2.</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Potencial de ahorro</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_Toc164071400 \h </w:instrText>
        </w:r>
        <w:r>
          <w:rPr>
            <w:webHidden/>
          </w:rPr>
        </w:r>
        <w:r>
          <w:rPr>
            <w:webHidden/>
          </w:rPr>
          <w:fldChar w:fldCharType="separate"/>
        </w:r>
        <w:r>
          <w:rPr>
            <w:webHidden/>
          </w:rPr>
          <w:t>12</w:t>
        </w:r>
        <w:r>
          <w:rPr>
            <w:webHidden/>
          </w:rPr>
          <w:fldChar w:fldCharType="end"/>
        </w:r>
      </w:hyperlink>
    </w:p>
    <w:p w14:paraId="58D7DDA5" w14:textId="34850621" w:rsidR="007B3367" w:rsidRDefault="007B3367">
      <w:pPr>
        <w:pStyle w:val="TDC2"/>
        <w:tabs>
          <w:tab w:val="left" w:pos="1000"/>
        </w:tabs>
        <w:rPr>
          <w:rFonts w:asciiTheme="minorHAnsi" w:eastAsiaTheme="minorEastAsia" w:hAnsiTheme="minorHAnsi" w:cstheme="minorBidi"/>
          <w:color w:val="auto"/>
          <w:kern w:val="2"/>
          <w:sz w:val="24"/>
          <w:szCs w:val="24"/>
          <w:lang w:eastAsia="es-MX"/>
          <w14:ligatures w14:val="standardContextual"/>
        </w:rPr>
      </w:pPr>
      <w:hyperlink w:anchor="_Toc164071401" w:history="1">
        <w:r w:rsidRPr="00994602">
          <w:rPr>
            <w:rStyle w:val="Hipervnculo"/>
          </w:rPr>
          <w:t>4.3.</w:t>
        </w:r>
        <w:r>
          <w:rPr>
            <w:rFonts w:asciiTheme="minorHAnsi" w:eastAsiaTheme="minorEastAsia" w:hAnsiTheme="minorHAnsi" w:cstheme="minorBidi"/>
            <w:color w:val="auto"/>
            <w:kern w:val="2"/>
            <w:sz w:val="24"/>
            <w:szCs w:val="24"/>
            <w:lang w:eastAsia="es-MX"/>
            <w14:ligatures w14:val="standardContextual"/>
          </w:rPr>
          <w:tab/>
        </w:r>
        <w:r w:rsidRPr="00994602">
          <w:rPr>
            <w:rStyle w:val="Hipervnculo"/>
          </w:rPr>
          <w:t>Riesgos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_Toc164071401 \h </w:instrText>
        </w:r>
        <w:r>
          <w:rPr>
            <w:webHidden/>
          </w:rPr>
        </w:r>
        <w:r>
          <w:rPr>
            <w:webHidden/>
          </w:rPr>
          <w:fldChar w:fldCharType="separate"/>
        </w:r>
        <w:r>
          <w:rPr>
            <w:webHidden/>
          </w:rPr>
          <w:t>14</w:t>
        </w:r>
        <w:r>
          <w:rPr>
            <w:webHidden/>
          </w:rPr>
          <w:fldChar w:fldCharType="end"/>
        </w:r>
      </w:hyperlink>
    </w:p>
    <w:p w14:paraId="6C5EDA3B" w14:textId="4CDC8E37" w:rsidR="007B3367" w:rsidRDefault="007B3367">
      <w:pPr>
        <w:pStyle w:val="TDC1"/>
        <w:tabs>
          <w:tab w:val="left" w:pos="600"/>
        </w:tabs>
        <w:rPr>
          <w:rFonts w:asciiTheme="minorHAnsi" w:eastAsiaTheme="minorEastAsia" w:hAnsiTheme="minorHAnsi" w:cstheme="minorBidi"/>
          <w:b w:val="0"/>
          <w:bCs w:val="0"/>
          <w:color w:val="auto"/>
          <w:kern w:val="2"/>
          <w:sz w:val="24"/>
          <w:szCs w:val="24"/>
          <w:lang w:eastAsia="es-MX"/>
          <w14:ligatures w14:val="standardContextual"/>
        </w:rPr>
      </w:pPr>
      <w:hyperlink w:anchor="_Toc164071402" w:history="1">
        <w:r w:rsidRPr="00994602">
          <w:rPr>
            <w:rStyle w:val="Hipervnculo"/>
          </w:rPr>
          <w:t>5.</w:t>
        </w:r>
        <w:r>
          <w:rPr>
            <w:rFonts w:asciiTheme="minorHAnsi" w:eastAsiaTheme="minorEastAsia" w:hAnsiTheme="minorHAnsi" w:cstheme="minorBidi"/>
            <w:b w:val="0"/>
            <w:bCs w:val="0"/>
            <w:color w:val="auto"/>
            <w:kern w:val="2"/>
            <w:sz w:val="24"/>
            <w:szCs w:val="24"/>
            <w:lang w:eastAsia="es-MX"/>
            <w14:ligatures w14:val="standardContextual"/>
          </w:rPr>
          <w:tab/>
        </w:r>
        <w:r w:rsidRPr="00994602">
          <w:rPr>
            <w:rStyle w:val="Hipervnculo"/>
          </w:rPr>
          <w:t>Conclusiones</w:t>
        </w:r>
        <w:r>
          <w:rPr>
            <w:webHidden/>
          </w:rPr>
          <w:tab/>
        </w:r>
        <w:r>
          <w:rPr>
            <w:webHidden/>
          </w:rPr>
          <w:tab/>
        </w:r>
        <w:r>
          <w:rPr>
            <w:webHidden/>
          </w:rPr>
          <w:tab/>
        </w:r>
        <w:r>
          <w:rPr>
            <w:webHidden/>
          </w:rPr>
          <w:tab/>
        </w:r>
        <w:r>
          <w:rPr>
            <w:webHidden/>
          </w:rPr>
          <w:tab/>
        </w:r>
        <w:r>
          <w:rPr>
            <w:webHidden/>
          </w:rPr>
          <w:tab/>
        </w:r>
        <w:r>
          <w:rPr>
            <w:webHidden/>
          </w:rPr>
          <w:tab/>
        </w:r>
        <w:r>
          <w:rPr>
            <w:webHidden/>
          </w:rPr>
          <w:tab/>
        </w:r>
        <w:r>
          <w:rPr>
            <w:webHidden/>
          </w:rPr>
          <w:fldChar w:fldCharType="begin"/>
        </w:r>
        <w:r>
          <w:rPr>
            <w:webHidden/>
          </w:rPr>
          <w:instrText xml:space="preserve"> PAGEREF _Toc164071402 \h </w:instrText>
        </w:r>
        <w:r>
          <w:rPr>
            <w:webHidden/>
          </w:rPr>
        </w:r>
        <w:r>
          <w:rPr>
            <w:webHidden/>
          </w:rPr>
          <w:fldChar w:fldCharType="separate"/>
        </w:r>
        <w:r>
          <w:rPr>
            <w:webHidden/>
          </w:rPr>
          <w:t>16</w:t>
        </w:r>
        <w:r>
          <w:rPr>
            <w:webHidden/>
          </w:rPr>
          <w:fldChar w:fldCharType="end"/>
        </w:r>
      </w:hyperlink>
    </w:p>
    <w:p w14:paraId="01A1D919" w14:textId="0DE6FABB" w:rsidR="000C32AD" w:rsidRDefault="001F4C46">
      <w:pPr>
        <w:spacing w:after="0"/>
        <w:jc w:val="left"/>
      </w:pPr>
      <w:r>
        <w:fldChar w:fldCharType="end"/>
      </w:r>
    </w:p>
    <w:p w14:paraId="0CF12EE5" w14:textId="77777777" w:rsidR="000C32AD" w:rsidRDefault="000C32AD">
      <w:pPr>
        <w:spacing w:after="0"/>
        <w:jc w:val="left"/>
      </w:pPr>
    </w:p>
    <w:p w14:paraId="7F2ECEE9" w14:textId="77777777" w:rsidR="000C32AD" w:rsidRDefault="000C32AD">
      <w:pPr>
        <w:spacing w:after="0"/>
        <w:jc w:val="left"/>
      </w:pPr>
    </w:p>
    <w:p w14:paraId="38F41EBA" w14:textId="1BA0B43A" w:rsidR="00023E60" w:rsidRPr="004B323D" w:rsidRDefault="00023E60">
      <w:pPr>
        <w:spacing w:after="0"/>
        <w:jc w:val="left"/>
        <w:rPr>
          <w:rFonts w:ascii="Barlow Condensed Medium" w:hAnsi="Barlow Condensed Medium"/>
          <w:sz w:val="36"/>
          <w:szCs w:val="36"/>
        </w:rPr>
      </w:pPr>
      <w:r w:rsidRPr="004B323D">
        <w:br w:type="page"/>
      </w:r>
    </w:p>
    <w:p w14:paraId="6FFC5FCE" w14:textId="68501224" w:rsidR="00D2233D" w:rsidRPr="00C82A0A" w:rsidRDefault="0023462C" w:rsidP="00D2233D">
      <w:pPr>
        <w:rPr>
          <w:rFonts w:ascii="Barlow Condensed Medium" w:hAnsi="Barlow Condensed Medium"/>
          <w:color w:val="1B9E40"/>
          <w:sz w:val="36"/>
          <w:szCs w:val="36"/>
        </w:rPr>
      </w:pPr>
      <w:bookmarkStart w:id="42" w:name="_Toc149309024"/>
      <w:r w:rsidRPr="00405F88">
        <w:rPr>
          <w:rFonts w:ascii="Barlow Condensed Medium" w:hAnsi="Barlow Condensed Medium"/>
          <w:color w:val="1B9E40"/>
          <w:sz w:val="36"/>
          <w:szCs w:val="36"/>
        </w:rPr>
        <w:lastRenderedPageBreak/>
        <w:t>Lista de acrónimos</w:t>
      </w:r>
      <w:bookmarkEnd w:id="42"/>
    </w:p>
    <w:p w14:paraId="242C5EBD" w14:textId="775AD9F5" w:rsidR="001C2FB9" w:rsidRDefault="00576FC4" w:rsidP="00D12493">
      <w:pPr>
        <w:spacing w:after="0"/>
      </w:pPr>
      <w:r w:rsidRPr="00B50C7D">
        <w:t xml:space="preserve">CapEx: </w:t>
      </w:r>
      <w:r w:rsidR="00130B4F">
        <w:tab/>
      </w:r>
      <w:r w:rsidR="00130B4F">
        <w:tab/>
      </w:r>
      <w:r w:rsidRPr="00B50C7D">
        <w:t>Capital Expenditure</w:t>
      </w:r>
      <w:r w:rsidR="00587D88" w:rsidRPr="00B50C7D">
        <w:t>.</w:t>
      </w:r>
      <w:r w:rsidR="00130B4F">
        <w:t xml:space="preserve"> Gastos de capital o de inversión.</w:t>
      </w:r>
    </w:p>
    <w:p w14:paraId="36B03CFF" w14:textId="3C85E8A8" w:rsidR="00093B4C" w:rsidRPr="00B50C7D" w:rsidRDefault="00093B4C" w:rsidP="00D12493">
      <w:pPr>
        <w:spacing w:after="0"/>
      </w:pPr>
      <w:r>
        <w:t xml:space="preserve">COP: </w:t>
      </w:r>
      <w:r w:rsidR="00130B4F">
        <w:tab/>
      </w:r>
      <w:r w:rsidR="00130B4F">
        <w:tab/>
      </w:r>
      <w:r>
        <w:t>Pesos colombianos</w:t>
      </w:r>
      <w:r w:rsidR="00F85EA1">
        <w:t>.</w:t>
      </w:r>
    </w:p>
    <w:p w14:paraId="5DC7E1F7" w14:textId="32CA4021" w:rsidR="001C2FB9" w:rsidRPr="0003524D" w:rsidRDefault="0032322F" w:rsidP="00D12493">
      <w:pPr>
        <w:spacing w:after="0"/>
      </w:pPr>
      <w:r w:rsidRPr="0003524D">
        <w:t>B</w:t>
      </w:r>
      <w:r w:rsidR="001C2FB9" w:rsidRPr="0003524D">
        <w:t xml:space="preserve">NEF: </w:t>
      </w:r>
      <w:r w:rsidR="00130B4F">
        <w:tab/>
      </w:r>
      <w:r w:rsidR="00130B4F">
        <w:tab/>
      </w:r>
      <w:r w:rsidRPr="0003524D">
        <w:t xml:space="preserve">Bloomberg </w:t>
      </w:r>
      <w:r w:rsidR="001C2FB9" w:rsidRPr="0003524D">
        <w:t>New Energy Finance</w:t>
      </w:r>
      <w:r w:rsidR="00587D88" w:rsidRPr="0003524D">
        <w:t>.</w:t>
      </w:r>
    </w:p>
    <w:p w14:paraId="5FFD3DD8" w14:textId="07F6C880" w:rsidR="006C015C" w:rsidRDefault="006C015C" w:rsidP="00D12493">
      <w:pPr>
        <w:spacing w:after="0"/>
      </w:pPr>
      <w:r w:rsidRPr="006C015C">
        <w:t xml:space="preserve">IVA: </w:t>
      </w:r>
      <w:r w:rsidR="00130B4F">
        <w:tab/>
      </w:r>
      <w:r w:rsidR="00130B4F">
        <w:tab/>
      </w:r>
      <w:r w:rsidRPr="006C015C">
        <w:t xml:space="preserve">Impuesto de Valor </w:t>
      </w:r>
      <w:r>
        <w:t>Agregado</w:t>
      </w:r>
      <w:r w:rsidR="00587D88">
        <w:t>.</w:t>
      </w:r>
    </w:p>
    <w:p w14:paraId="42851417" w14:textId="5BC60B6C" w:rsidR="008A139E" w:rsidRPr="00587D88" w:rsidRDefault="00587D88" w:rsidP="00D12493">
      <w:pPr>
        <w:spacing w:after="0"/>
      </w:pPr>
      <w:r w:rsidRPr="00587D88">
        <w:t xml:space="preserve">kVA: </w:t>
      </w:r>
      <w:r w:rsidR="00130B4F">
        <w:tab/>
      </w:r>
      <w:r w:rsidR="00130B4F">
        <w:tab/>
      </w:r>
      <w:r w:rsidRPr="00587D88">
        <w:t>Potencia aparente e</w:t>
      </w:r>
      <w:r>
        <w:t>x</w:t>
      </w:r>
      <w:r w:rsidRPr="00587D88">
        <w:t>presada e</w:t>
      </w:r>
      <w:r>
        <w:t>n kilovoltioampere.</w:t>
      </w:r>
    </w:p>
    <w:p w14:paraId="6FD81F5F" w14:textId="3F1C40BA" w:rsidR="00C63CBD" w:rsidRDefault="00C63CBD" w:rsidP="00D12493">
      <w:pPr>
        <w:spacing w:after="0"/>
        <w:rPr>
          <w:lang w:val="en-US"/>
        </w:rPr>
      </w:pPr>
      <w:r w:rsidRPr="00587D88">
        <w:rPr>
          <w:lang w:val="en-US"/>
        </w:rPr>
        <w:t xml:space="preserve">kWp: </w:t>
      </w:r>
      <w:r w:rsidR="00130B4F">
        <w:rPr>
          <w:lang w:val="en-US"/>
        </w:rPr>
        <w:tab/>
      </w:r>
      <w:r w:rsidR="00130B4F">
        <w:rPr>
          <w:lang w:val="en-US"/>
        </w:rPr>
        <w:tab/>
      </w:r>
      <w:r w:rsidRPr="00587D88">
        <w:rPr>
          <w:lang w:val="en-US"/>
        </w:rPr>
        <w:t>kilo Watt pico</w:t>
      </w:r>
      <w:r w:rsidR="00587D88">
        <w:rPr>
          <w:lang w:val="en-US"/>
        </w:rPr>
        <w:t>.</w:t>
      </w:r>
    </w:p>
    <w:p w14:paraId="52DA78EC" w14:textId="1926EB75" w:rsidR="00E6789A" w:rsidRPr="00130B4F" w:rsidRDefault="00E6789A" w:rsidP="00D12493">
      <w:pPr>
        <w:spacing w:after="0"/>
      </w:pPr>
      <w:r>
        <w:rPr>
          <w:lang w:val="en-US"/>
        </w:rPr>
        <w:t xml:space="preserve">LCOE: </w:t>
      </w:r>
      <w:r w:rsidR="00130B4F">
        <w:rPr>
          <w:lang w:val="en-US"/>
        </w:rPr>
        <w:tab/>
      </w:r>
      <w:r w:rsidR="00130B4F">
        <w:rPr>
          <w:lang w:val="en-US"/>
        </w:rPr>
        <w:tab/>
      </w:r>
      <w:r>
        <w:rPr>
          <w:lang w:val="en-US"/>
        </w:rPr>
        <w:t xml:space="preserve">Levelized Cost </w:t>
      </w:r>
      <w:r w:rsidR="00C96CC0">
        <w:rPr>
          <w:lang w:val="en-US"/>
        </w:rPr>
        <w:t>of</w:t>
      </w:r>
      <w:r>
        <w:rPr>
          <w:lang w:val="en-US"/>
        </w:rPr>
        <w:t xml:space="preserve"> Energy</w:t>
      </w:r>
      <w:r w:rsidR="00130B4F">
        <w:rPr>
          <w:lang w:val="en-US"/>
        </w:rPr>
        <w:t xml:space="preserve">. </w:t>
      </w:r>
      <w:r w:rsidR="00130B4F" w:rsidRPr="00130B4F">
        <w:t>Costo nivelado de la energía</w:t>
      </w:r>
      <w:r w:rsidR="00130B4F">
        <w:t>.</w:t>
      </w:r>
    </w:p>
    <w:p w14:paraId="5DDABD0C" w14:textId="4447C679" w:rsidR="00734E3F" w:rsidRDefault="00734E3F" w:rsidP="00D12493">
      <w:pPr>
        <w:spacing w:after="0"/>
      </w:pPr>
      <w:r w:rsidRPr="00734E3F">
        <w:t xml:space="preserve">MCOP: </w:t>
      </w:r>
      <w:r w:rsidR="00130B4F">
        <w:tab/>
      </w:r>
      <w:r w:rsidR="00130B4F">
        <w:tab/>
      </w:r>
      <w:r w:rsidRPr="00734E3F">
        <w:t xml:space="preserve">Millones de </w:t>
      </w:r>
      <w:r w:rsidR="00EE7A73" w:rsidRPr="00734E3F">
        <w:t>pesos colombianos</w:t>
      </w:r>
      <w:r>
        <w:t>.</w:t>
      </w:r>
    </w:p>
    <w:p w14:paraId="2C718461" w14:textId="1F2DD660" w:rsidR="00832198" w:rsidRPr="00734E3F" w:rsidRDefault="00832198" w:rsidP="00D12493">
      <w:pPr>
        <w:spacing w:after="0"/>
      </w:pPr>
      <w:r>
        <w:t xml:space="preserve">mm: </w:t>
      </w:r>
      <w:r w:rsidR="00130B4F">
        <w:tab/>
      </w:r>
      <w:r w:rsidR="00130B4F">
        <w:tab/>
      </w:r>
      <w:r>
        <w:t>milímetros</w:t>
      </w:r>
      <w:r w:rsidR="00F85EA1">
        <w:t>.</w:t>
      </w:r>
    </w:p>
    <w:p w14:paraId="7B26FF9F" w14:textId="083A144B" w:rsidR="00C63CBD" w:rsidRPr="0003524D" w:rsidRDefault="00C63CBD" w:rsidP="00D12493">
      <w:pPr>
        <w:spacing w:after="0"/>
      </w:pPr>
      <w:r w:rsidRPr="0003524D">
        <w:t xml:space="preserve">MWp: </w:t>
      </w:r>
      <w:r w:rsidR="00130B4F">
        <w:tab/>
      </w:r>
      <w:r w:rsidR="00130B4F">
        <w:tab/>
      </w:r>
      <w:r w:rsidRPr="0003524D">
        <w:t>Mega Watt pico</w:t>
      </w:r>
      <w:r w:rsidR="00587D88" w:rsidRPr="0003524D">
        <w:t>.</w:t>
      </w:r>
    </w:p>
    <w:p w14:paraId="27037FD6" w14:textId="23C5779D" w:rsidR="00C96CC0" w:rsidRPr="00B50C7D" w:rsidRDefault="00C96CC0" w:rsidP="00D12493">
      <w:pPr>
        <w:spacing w:after="0"/>
      </w:pPr>
      <w:r w:rsidRPr="0003524D">
        <w:t>OpEx</w:t>
      </w:r>
      <w:r w:rsidR="00130B4F">
        <w:t>:</w:t>
      </w:r>
      <w:r w:rsidRPr="0003524D">
        <w:t xml:space="preserve"> </w:t>
      </w:r>
      <w:r w:rsidR="00130B4F">
        <w:tab/>
      </w:r>
      <w:r w:rsidR="00130B4F">
        <w:tab/>
      </w:r>
      <w:r w:rsidRPr="00B50C7D">
        <w:t>Operational Expenditure.</w:t>
      </w:r>
      <w:r w:rsidR="00130B4F">
        <w:t xml:space="preserve"> Gastos de operación y mantenimiento.</w:t>
      </w:r>
    </w:p>
    <w:p w14:paraId="2B750005" w14:textId="0B760ED6" w:rsidR="00D2233D" w:rsidRDefault="001E4001" w:rsidP="00D12493">
      <w:pPr>
        <w:spacing w:after="0"/>
      </w:pPr>
      <w:r w:rsidRPr="004B323D">
        <w:t xml:space="preserve">SDA: </w:t>
      </w:r>
      <w:r w:rsidR="00130B4F">
        <w:tab/>
      </w:r>
      <w:r w:rsidR="00130B4F">
        <w:tab/>
      </w:r>
      <w:r w:rsidRPr="004B323D">
        <w:t>Secretaría Distrital de Ambiente</w:t>
      </w:r>
      <w:r w:rsidR="00587D88">
        <w:t>.</w:t>
      </w:r>
    </w:p>
    <w:p w14:paraId="28F155FD" w14:textId="65041CF1" w:rsidR="00F85EA1" w:rsidRPr="004B323D" w:rsidRDefault="00F85EA1" w:rsidP="00D12493">
      <w:pPr>
        <w:spacing w:after="0"/>
      </w:pPr>
      <w:r>
        <w:t>SFV:</w:t>
      </w:r>
      <w:r>
        <w:tab/>
      </w:r>
      <w:r>
        <w:tab/>
        <w:t>Solar Fotovoltaica</w:t>
      </w:r>
    </w:p>
    <w:p w14:paraId="1B696DDF" w14:textId="774CD8C7" w:rsidR="00412EE3" w:rsidRPr="004B323D" w:rsidRDefault="00412EE3" w:rsidP="00D12493">
      <w:pPr>
        <w:spacing w:after="0"/>
      </w:pPr>
      <w:r>
        <w:t xml:space="preserve">RETIE: </w:t>
      </w:r>
      <w:r w:rsidR="00130B4F">
        <w:tab/>
      </w:r>
      <w:r w:rsidR="00130B4F">
        <w:tab/>
      </w:r>
      <w:r>
        <w:t>Reglamento Técnico de Instalaciones Eléctricas</w:t>
      </w:r>
      <w:r w:rsidR="00587D88">
        <w:t>.</w:t>
      </w:r>
    </w:p>
    <w:p w14:paraId="5ACF081D" w14:textId="77777777" w:rsidR="003B08A8" w:rsidRDefault="003B08A8" w:rsidP="001F4C46"/>
    <w:p w14:paraId="288C6F45" w14:textId="588E0127" w:rsidR="001F4C46" w:rsidRPr="00C82A0A" w:rsidRDefault="001F4C46" w:rsidP="001F4C46">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ecuaciones</w:t>
      </w:r>
    </w:p>
    <w:p w14:paraId="3FA6D411" w14:textId="3A6B7413" w:rsidR="000E16E8"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"Ecuación" </w:instrText>
      </w:r>
      <w:r>
        <w:fldChar w:fldCharType="separate"/>
      </w:r>
      <w:hyperlink w:anchor="_Toc153894548" w:history="1">
        <w:r w:rsidR="000E16E8" w:rsidRPr="007F7D36">
          <w:rPr>
            <w:rStyle w:val="Hipervnculo"/>
            <w:noProof/>
          </w:rPr>
          <w:t>Ecuación 1. Porcentaje de cobertura relativo</w:t>
        </w:r>
        <w:r w:rsidR="000E16E8">
          <w:rPr>
            <w:noProof/>
            <w:webHidden/>
          </w:rPr>
          <w:tab/>
        </w:r>
        <w:r w:rsidR="000E16E8">
          <w:rPr>
            <w:noProof/>
            <w:webHidden/>
          </w:rPr>
          <w:fldChar w:fldCharType="begin"/>
        </w:r>
        <w:r w:rsidR="000E16E8">
          <w:rPr>
            <w:noProof/>
            <w:webHidden/>
          </w:rPr>
          <w:instrText xml:space="preserve"> PAGEREF _Toc153894548 \h </w:instrText>
        </w:r>
        <w:r w:rsidR="000E16E8">
          <w:rPr>
            <w:noProof/>
            <w:webHidden/>
          </w:rPr>
        </w:r>
        <w:r w:rsidR="000E16E8">
          <w:rPr>
            <w:noProof/>
            <w:webHidden/>
          </w:rPr>
          <w:fldChar w:fldCharType="separate"/>
        </w:r>
        <w:r w:rsidR="000E16E8">
          <w:rPr>
            <w:noProof/>
            <w:webHidden/>
          </w:rPr>
          <w:t>11</w:t>
        </w:r>
        <w:r w:rsidR="000E16E8">
          <w:rPr>
            <w:noProof/>
            <w:webHidden/>
          </w:rPr>
          <w:fldChar w:fldCharType="end"/>
        </w:r>
      </w:hyperlink>
    </w:p>
    <w:p w14:paraId="7E227660" w14:textId="6C6E4E9A"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49" w:history="1">
        <w:r w:rsidR="000E16E8" w:rsidRPr="007F7D36">
          <w:rPr>
            <w:rStyle w:val="Hipervnculo"/>
            <w:noProof/>
          </w:rPr>
          <w:t>Ecuación 2. Cálculo de potencial de ahorro</w:t>
        </w:r>
        <w:r w:rsidR="000E16E8">
          <w:rPr>
            <w:noProof/>
            <w:webHidden/>
          </w:rPr>
          <w:tab/>
        </w:r>
        <w:r w:rsidR="000E16E8">
          <w:rPr>
            <w:noProof/>
            <w:webHidden/>
          </w:rPr>
          <w:fldChar w:fldCharType="begin"/>
        </w:r>
        <w:r w:rsidR="000E16E8">
          <w:rPr>
            <w:noProof/>
            <w:webHidden/>
          </w:rPr>
          <w:instrText xml:space="preserve"> PAGEREF _Toc153894549 \h </w:instrText>
        </w:r>
        <w:r w:rsidR="000E16E8">
          <w:rPr>
            <w:noProof/>
            <w:webHidden/>
          </w:rPr>
        </w:r>
        <w:r w:rsidR="000E16E8">
          <w:rPr>
            <w:noProof/>
            <w:webHidden/>
          </w:rPr>
          <w:fldChar w:fldCharType="separate"/>
        </w:r>
        <w:r w:rsidR="000E16E8">
          <w:rPr>
            <w:noProof/>
            <w:webHidden/>
          </w:rPr>
          <w:t>13</w:t>
        </w:r>
        <w:r w:rsidR="000E16E8">
          <w:rPr>
            <w:noProof/>
            <w:webHidden/>
          </w:rPr>
          <w:fldChar w:fldCharType="end"/>
        </w:r>
      </w:hyperlink>
    </w:p>
    <w:p w14:paraId="0B2437CA" w14:textId="3D2F5044"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50" w:history="1">
        <w:r w:rsidR="000E16E8" w:rsidRPr="007F7D36">
          <w:rPr>
            <w:rStyle w:val="Hipervnculo"/>
            <w:noProof/>
          </w:rPr>
          <w:t>Ecuación 3. Retorno de inversión simple</w:t>
        </w:r>
        <w:r w:rsidR="000E16E8">
          <w:rPr>
            <w:noProof/>
            <w:webHidden/>
          </w:rPr>
          <w:tab/>
        </w:r>
        <w:r w:rsidR="000E16E8">
          <w:rPr>
            <w:noProof/>
            <w:webHidden/>
          </w:rPr>
          <w:fldChar w:fldCharType="begin"/>
        </w:r>
        <w:r w:rsidR="000E16E8">
          <w:rPr>
            <w:noProof/>
            <w:webHidden/>
          </w:rPr>
          <w:instrText xml:space="preserve"> PAGEREF _Toc153894550 \h </w:instrText>
        </w:r>
        <w:r w:rsidR="000E16E8">
          <w:rPr>
            <w:noProof/>
            <w:webHidden/>
          </w:rPr>
        </w:r>
        <w:r w:rsidR="000E16E8">
          <w:rPr>
            <w:noProof/>
            <w:webHidden/>
          </w:rPr>
          <w:fldChar w:fldCharType="separate"/>
        </w:r>
        <w:r w:rsidR="000E16E8">
          <w:rPr>
            <w:noProof/>
            <w:webHidden/>
          </w:rPr>
          <w:t>14</w:t>
        </w:r>
        <w:r w:rsidR="000E16E8">
          <w:rPr>
            <w:noProof/>
            <w:webHidden/>
          </w:rPr>
          <w:fldChar w:fldCharType="end"/>
        </w:r>
      </w:hyperlink>
    </w:p>
    <w:p w14:paraId="28E5BCAB" w14:textId="077CFE0D" w:rsidR="00461D94" w:rsidRPr="00AC13B3" w:rsidRDefault="001F4C46" w:rsidP="00461D94">
      <w:r>
        <w:fldChar w:fldCharType="end"/>
      </w:r>
    </w:p>
    <w:p w14:paraId="02F91180" w14:textId="7E464DFD" w:rsidR="00405F88" w:rsidRPr="00C82A0A" w:rsidRDefault="00461D94" w:rsidP="00405F88">
      <w:pPr>
        <w:rPr>
          <w:rFonts w:ascii="Barlow Condensed Medium" w:hAnsi="Barlow Condensed Medium"/>
          <w:color w:val="1B9E40"/>
          <w:sz w:val="36"/>
          <w:szCs w:val="36"/>
        </w:rPr>
      </w:pPr>
      <w:bookmarkStart w:id="43" w:name="_Toc149309025"/>
      <w:r w:rsidRPr="00405F88">
        <w:rPr>
          <w:rFonts w:ascii="Barlow Condensed Medium" w:hAnsi="Barlow Condensed Medium"/>
          <w:color w:val="1B9E40"/>
          <w:sz w:val="36"/>
          <w:szCs w:val="36"/>
        </w:rPr>
        <w:t xml:space="preserve">Lista de </w:t>
      </w:r>
      <w:r w:rsidR="00B50D28" w:rsidRPr="00405F88">
        <w:rPr>
          <w:rFonts w:ascii="Barlow Condensed Medium" w:hAnsi="Barlow Condensed Medium"/>
          <w:color w:val="1B9E40"/>
          <w:sz w:val="36"/>
          <w:szCs w:val="36"/>
        </w:rPr>
        <w:t>figuras</w:t>
      </w:r>
      <w:bookmarkEnd w:id="43"/>
    </w:p>
    <w:p w14:paraId="6365CE19" w14:textId="0711B341" w:rsidR="000E16E8" w:rsidRDefault="00BC23D3">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"Ilustración" </w:instrText>
      </w:r>
      <w:r>
        <w:fldChar w:fldCharType="separate"/>
      </w:r>
      <w:hyperlink w:anchor="_Toc153894552" w:history="1">
        <w:r w:rsidR="000E16E8" w:rsidRPr="00B8680E">
          <w:rPr>
            <w:rStyle w:val="Hipervnculo"/>
            <w:noProof/>
          </w:rPr>
          <w:t>Ilustración 1.  Vista área de la Universidad Distrital</w:t>
        </w:r>
        <w:r w:rsidR="000E16E8">
          <w:rPr>
            <w:noProof/>
            <w:webHidden/>
          </w:rPr>
          <w:tab/>
        </w:r>
        <w:r w:rsidR="000E16E8">
          <w:rPr>
            <w:noProof/>
            <w:webHidden/>
          </w:rPr>
          <w:fldChar w:fldCharType="begin"/>
        </w:r>
        <w:r w:rsidR="000E16E8">
          <w:rPr>
            <w:noProof/>
            <w:webHidden/>
          </w:rPr>
          <w:instrText xml:space="preserve"> PAGEREF _Toc153894552 \h </w:instrText>
        </w:r>
        <w:r w:rsidR="000E16E8">
          <w:rPr>
            <w:noProof/>
            <w:webHidden/>
          </w:rPr>
        </w:r>
        <w:r w:rsidR="000E16E8">
          <w:rPr>
            <w:noProof/>
            <w:webHidden/>
          </w:rPr>
          <w:fldChar w:fldCharType="separate"/>
        </w:r>
        <w:r w:rsidR="000E16E8">
          <w:rPr>
            <w:noProof/>
            <w:webHidden/>
          </w:rPr>
          <w:t>6</w:t>
        </w:r>
        <w:r w:rsidR="000E16E8">
          <w:rPr>
            <w:noProof/>
            <w:webHidden/>
          </w:rPr>
          <w:fldChar w:fldCharType="end"/>
        </w:r>
      </w:hyperlink>
    </w:p>
    <w:p w14:paraId="53A0852D" w14:textId="28347021"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53" w:history="1">
        <w:r w:rsidR="000E16E8" w:rsidRPr="00B8680E">
          <w:rPr>
            <w:rStyle w:val="Hipervnculo"/>
            <w:noProof/>
          </w:rPr>
          <w:t>Ilustración 2. Consumo promedio por hora de la Universidad Distrital</w:t>
        </w:r>
        <w:r w:rsidR="000E16E8">
          <w:rPr>
            <w:noProof/>
            <w:webHidden/>
          </w:rPr>
          <w:tab/>
        </w:r>
        <w:r w:rsidR="000E16E8">
          <w:rPr>
            <w:noProof/>
            <w:webHidden/>
          </w:rPr>
          <w:fldChar w:fldCharType="begin"/>
        </w:r>
        <w:r w:rsidR="000E16E8">
          <w:rPr>
            <w:noProof/>
            <w:webHidden/>
          </w:rPr>
          <w:instrText xml:space="preserve"> PAGEREF _Toc153894553 \h </w:instrText>
        </w:r>
        <w:r w:rsidR="000E16E8">
          <w:rPr>
            <w:noProof/>
            <w:webHidden/>
          </w:rPr>
        </w:r>
        <w:r w:rsidR="000E16E8">
          <w:rPr>
            <w:noProof/>
            <w:webHidden/>
          </w:rPr>
          <w:fldChar w:fldCharType="separate"/>
        </w:r>
        <w:r w:rsidR="000E16E8">
          <w:rPr>
            <w:noProof/>
            <w:webHidden/>
          </w:rPr>
          <w:t>7</w:t>
        </w:r>
        <w:r w:rsidR="000E16E8">
          <w:rPr>
            <w:noProof/>
            <w:webHidden/>
          </w:rPr>
          <w:fldChar w:fldCharType="end"/>
        </w:r>
      </w:hyperlink>
    </w:p>
    <w:p w14:paraId="5021DEFF" w14:textId="0F6E4163"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r:id="rId14" w:anchor="_Toc153894554" w:history="1">
        <w:r w:rsidR="000E16E8" w:rsidRPr="00B8680E">
          <w:rPr>
            <w:rStyle w:val="Hipervnculo"/>
            <w:noProof/>
          </w:rPr>
          <w:t>Ilustración 3. Diseño de Planta de Generación Solar Fotovoltaica</w:t>
        </w:r>
        <w:r w:rsidR="000E16E8">
          <w:rPr>
            <w:noProof/>
            <w:webHidden/>
          </w:rPr>
          <w:tab/>
        </w:r>
        <w:r w:rsidR="000E16E8">
          <w:rPr>
            <w:noProof/>
            <w:webHidden/>
          </w:rPr>
          <w:fldChar w:fldCharType="begin"/>
        </w:r>
        <w:r w:rsidR="000E16E8">
          <w:rPr>
            <w:noProof/>
            <w:webHidden/>
          </w:rPr>
          <w:instrText xml:space="preserve"> PAGEREF _Toc153894554 \h </w:instrText>
        </w:r>
        <w:r w:rsidR="000E16E8">
          <w:rPr>
            <w:noProof/>
            <w:webHidden/>
          </w:rPr>
        </w:r>
        <w:r w:rsidR="000E16E8">
          <w:rPr>
            <w:noProof/>
            <w:webHidden/>
          </w:rPr>
          <w:fldChar w:fldCharType="separate"/>
        </w:r>
        <w:r w:rsidR="000E16E8">
          <w:rPr>
            <w:noProof/>
            <w:webHidden/>
          </w:rPr>
          <w:t>8</w:t>
        </w:r>
        <w:r w:rsidR="000E16E8">
          <w:rPr>
            <w:noProof/>
            <w:webHidden/>
          </w:rPr>
          <w:fldChar w:fldCharType="end"/>
        </w:r>
      </w:hyperlink>
    </w:p>
    <w:p w14:paraId="3E74B9B3" w14:textId="0286F304"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55" w:history="1">
        <w:r w:rsidR="000E16E8" w:rsidRPr="00B8680E">
          <w:rPr>
            <w:rStyle w:val="Hipervnculo"/>
            <w:noProof/>
          </w:rPr>
          <w:t>Ilustración 4, Métricas del sistema</w:t>
        </w:r>
        <w:r w:rsidR="000E16E8">
          <w:rPr>
            <w:noProof/>
            <w:webHidden/>
          </w:rPr>
          <w:tab/>
        </w:r>
        <w:r w:rsidR="000E16E8">
          <w:rPr>
            <w:noProof/>
            <w:webHidden/>
          </w:rPr>
          <w:fldChar w:fldCharType="begin"/>
        </w:r>
        <w:r w:rsidR="000E16E8">
          <w:rPr>
            <w:noProof/>
            <w:webHidden/>
          </w:rPr>
          <w:instrText xml:space="preserve"> PAGEREF _Toc153894555 \h </w:instrText>
        </w:r>
        <w:r w:rsidR="000E16E8">
          <w:rPr>
            <w:noProof/>
            <w:webHidden/>
          </w:rPr>
        </w:r>
        <w:r w:rsidR="000E16E8">
          <w:rPr>
            <w:noProof/>
            <w:webHidden/>
          </w:rPr>
          <w:fldChar w:fldCharType="separate"/>
        </w:r>
        <w:r w:rsidR="000E16E8">
          <w:rPr>
            <w:noProof/>
            <w:webHidden/>
          </w:rPr>
          <w:t>9</w:t>
        </w:r>
        <w:r w:rsidR="000E16E8">
          <w:rPr>
            <w:noProof/>
            <w:webHidden/>
          </w:rPr>
          <w:fldChar w:fldCharType="end"/>
        </w:r>
      </w:hyperlink>
    </w:p>
    <w:p w14:paraId="1F04D26F" w14:textId="53A4C6BA"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56" w:history="1">
        <w:r w:rsidR="000E16E8" w:rsidRPr="00B8680E">
          <w:rPr>
            <w:rStyle w:val="Hipervnculo"/>
            <w:noProof/>
          </w:rPr>
          <w:t>Ilustración 5. Generación específica por mes</w:t>
        </w:r>
        <w:r w:rsidR="000E16E8">
          <w:rPr>
            <w:noProof/>
            <w:webHidden/>
          </w:rPr>
          <w:tab/>
        </w:r>
        <w:r w:rsidR="000E16E8">
          <w:rPr>
            <w:noProof/>
            <w:webHidden/>
          </w:rPr>
          <w:fldChar w:fldCharType="begin"/>
        </w:r>
        <w:r w:rsidR="000E16E8">
          <w:rPr>
            <w:noProof/>
            <w:webHidden/>
          </w:rPr>
          <w:instrText xml:space="preserve"> PAGEREF _Toc153894556 \h </w:instrText>
        </w:r>
        <w:r w:rsidR="000E16E8">
          <w:rPr>
            <w:noProof/>
            <w:webHidden/>
          </w:rPr>
        </w:r>
        <w:r w:rsidR="000E16E8">
          <w:rPr>
            <w:noProof/>
            <w:webHidden/>
          </w:rPr>
          <w:fldChar w:fldCharType="separate"/>
        </w:r>
        <w:r w:rsidR="000E16E8">
          <w:rPr>
            <w:noProof/>
            <w:webHidden/>
          </w:rPr>
          <w:t>10</w:t>
        </w:r>
        <w:r w:rsidR="000E16E8">
          <w:rPr>
            <w:noProof/>
            <w:webHidden/>
          </w:rPr>
          <w:fldChar w:fldCharType="end"/>
        </w:r>
      </w:hyperlink>
    </w:p>
    <w:p w14:paraId="1709ADF7" w14:textId="71788481"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57" w:history="1">
        <w:r w:rsidR="000E16E8" w:rsidRPr="00B8680E">
          <w:rPr>
            <w:rStyle w:val="Hipervnculo"/>
            <w:noProof/>
          </w:rPr>
          <w:t>Ilustración 6. Diseño final para la Universidad Distrital.</w:t>
        </w:r>
        <w:r w:rsidR="000E16E8">
          <w:rPr>
            <w:noProof/>
            <w:webHidden/>
          </w:rPr>
          <w:tab/>
        </w:r>
        <w:r w:rsidR="000E16E8">
          <w:rPr>
            <w:noProof/>
            <w:webHidden/>
          </w:rPr>
          <w:fldChar w:fldCharType="begin"/>
        </w:r>
        <w:r w:rsidR="000E16E8">
          <w:rPr>
            <w:noProof/>
            <w:webHidden/>
          </w:rPr>
          <w:instrText xml:space="preserve"> PAGEREF _Toc153894557 \h </w:instrText>
        </w:r>
        <w:r w:rsidR="000E16E8">
          <w:rPr>
            <w:noProof/>
            <w:webHidden/>
          </w:rPr>
        </w:r>
        <w:r w:rsidR="000E16E8">
          <w:rPr>
            <w:noProof/>
            <w:webHidden/>
          </w:rPr>
          <w:fldChar w:fldCharType="separate"/>
        </w:r>
        <w:r w:rsidR="000E16E8">
          <w:rPr>
            <w:noProof/>
            <w:webHidden/>
          </w:rPr>
          <w:t>11</w:t>
        </w:r>
        <w:r w:rsidR="000E16E8">
          <w:rPr>
            <w:noProof/>
            <w:webHidden/>
          </w:rPr>
          <w:fldChar w:fldCharType="end"/>
        </w:r>
      </w:hyperlink>
    </w:p>
    <w:p w14:paraId="5397198D" w14:textId="696394B3" w:rsidR="00405F88" w:rsidRPr="004B323D" w:rsidRDefault="00BC23D3" w:rsidP="00D2233D">
      <w:r>
        <w:fldChar w:fldCharType="end"/>
      </w:r>
    </w:p>
    <w:p w14:paraId="120433E6" w14:textId="66DE777E" w:rsidR="00D2233D" w:rsidRPr="00C82A0A" w:rsidRDefault="001F4C46" w:rsidP="00D2233D">
      <w:pPr>
        <w:rPr>
          <w:rFonts w:ascii="Barlow Condensed Medium" w:hAnsi="Barlow Condensed Medium"/>
          <w:color w:val="1B9E40"/>
          <w:sz w:val="36"/>
          <w:szCs w:val="36"/>
        </w:rPr>
      </w:pPr>
      <w:bookmarkStart w:id="44" w:name="_Toc149309026"/>
      <w:r w:rsidRPr="00405F88">
        <w:rPr>
          <w:rFonts w:ascii="Barlow Condensed Medium" w:hAnsi="Barlow Condensed Medium"/>
          <w:color w:val="1B9E40"/>
          <w:sz w:val="36"/>
          <w:szCs w:val="36"/>
        </w:rPr>
        <w:t>Lista de tablas</w:t>
      </w:r>
      <w:bookmarkEnd w:id="44"/>
    </w:p>
    <w:p w14:paraId="04163344" w14:textId="6DB9EE7A" w:rsidR="000E16E8"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r>
        <w:fldChar w:fldCharType="begin"/>
      </w:r>
      <w:r>
        <w:instrText xml:space="preserve"> TOC \h \z \c "Tabla" </w:instrText>
      </w:r>
      <w:r>
        <w:fldChar w:fldCharType="separate"/>
      </w:r>
      <w:hyperlink w:anchor="_Toc153894558" w:history="1">
        <w:r w:rsidR="000E16E8" w:rsidRPr="00901B51">
          <w:rPr>
            <w:rStyle w:val="Hipervnculo"/>
            <w:noProof/>
          </w:rPr>
          <w:t>Tabla 1. Estimación de costos para la Universidad Distrital</w:t>
        </w:r>
        <w:r w:rsidR="000E16E8">
          <w:rPr>
            <w:noProof/>
            <w:webHidden/>
          </w:rPr>
          <w:tab/>
        </w:r>
        <w:r w:rsidR="000E16E8">
          <w:rPr>
            <w:noProof/>
            <w:webHidden/>
          </w:rPr>
          <w:fldChar w:fldCharType="begin"/>
        </w:r>
        <w:r w:rsidR="000E16E8">
          <w:rPr>
            <w:noProof/>
            <w:webHidden/>
          </w:rPr>
          <w:instrText xml:space="preserve"> PAGEREF _Toc153894558 \h </w:instrText>
        </w:r>
        <w:r w:rsidR="000E16E8">
          <w:rPr>
            <w:noProof/>
            <w:webHidden/>
          </w:rPr>
        </w:r>
        <w:r w:rsidR="000E16E8">
          <w:rPr>
            <w:noProof/>
            <w:webHidden/>
          </w:rPr>
          <w:fldChar w:fldCharType="separate"/>
        </w:r>
        <w:r w:rsidR="000E16E8">
          <w:rPr>
            <w:noProof/>
            <w:webHidden/>
          </w:rPr>
          <w:t>13</w:t>
        </w:r>
        <w:r w:rsidR="000E16E8">
          <w:rPr>
            <w:noProof/>
            <w:webHidden/>
          </w:rPr>
          <w:fldChar w:fldCharType="end"/>
        </w:r>
      </w:hyperlink>
    </w:p>
    <w:p w14:paraId="62B9748B" w14:textId="7AFB7DA2"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59" w:history="1">
        <w:r w:rsidR="000E16E8" w:rsidRPr="00901B51">
          <w:rPr>
            <w:rStyle w:val="Hipervnculo"/>
            <w:noProof/>
          </w:rPr>
          <w:t>Tabla 2. Potenciales de ahorro de la Universidad Distrital</w:t>
        </w:r>
        <w:r w:rsidR="000E16E8">
          <w:rPr>
            <w:noProof/>
            <w:webHidden/>
          </w:rPr>
          <w:tab/>
        </w:r>
        <w:r w:rsidR="000E16E8">
          <w:rPr>
            <w:noProof/>
            <w:webHidden/>
          </w:rPr>
          <w:fldChar w:fldCharType="begin"/>
        </w:r>
        <w:r w:rsidR="000E16E8">
          <w:rPr>
            <w:noProof/>
            <w:webHidden/>
          </w:rPr>
          <w:instrText xml:space="preserve"> PAGEREF _Toc153894559 \h </w:instrText>
        </w:r>
        <w:r w:rsidR="000E16E8">
          <w:rPr>
            <w:noProof/>
            <w:webHidden/>
          </w:rPr>
        </w:r>
        <w:r w:rsidR="000E16E8">
          <w:rPr>
            <w:noProof/>
            <w:webHidden/>
          </w:rPr>
          <w:fldChar w:fldCharType="separate"/>
        </w:r>
        <w:r w:rsidR="000E16E8">
          <w:rPr>
            <w:noProof/>
            <w:webHidden/>
          </w:rPr>
          <w:t>14</w:t>
        </w:r>
        <w:r w:rsidR="000E16E8">
          <w:rPr>
            <w:noProof/>
            <w:webHidden/>
          </w:rPr>
          <w:fldChar w:fldCharType="end"/>
        </w:r>
      </w:hyperlink>
    </w:p>
    <w:p w14:paraId="7FB8E537" w14:textId="50ED6B24" w:rsidR="000E16E8" w:rsidRDefault="007B3367">
      <w:pPr>
        <w:pStyle w:val="Tabladeilustraciones"/>
        <w:tabs>
          <w:tab w:val="right" w:leader="dot" w:pos="9633"/>
        </w:tabs>
        <w:rPr>
          <w:rFonts w:asciiTheme="minorHAnsi" w:eastAsiaTheme="minorEastAsia" w:hAnsiTheme="minorHAnsi" w:cstheme="minorBidi"/>
          <w:noProof/>
          <w:color w:val="auto"/>
          <w:kern w:val="2"/>
          <w:sz w:val="24"/>
          <w:szCs w:val="24"/>
          <w:lang w:eastAsia="es-CO"/>
          <w14:ligatures w14:val="standardContextual"/>
        </w:rPr>
      </w:pPr>
      <w:hyperlink w:anchor="_Toc153894560" w:history="1">
        <w:r w:rsidR="000E16E8" w:rsidRPr="00901B51">
          <w:rPr>
            <w:rStyle w:val="Hipervnculo"/>
            <w:noProof/>
          </w:rPr>
          <w:t>Tabla 3. Riesgos del proyecto en etapa inicial</w:t>
        </w:r>
        <w:r w:rsidR="000E16E8">
          <w:rPr>
            <w:noProof/>
            <w:webHidden/>
          </w:rPr>
          <w:tab/>
        </w:r>
        <w:r w:rsidR="000E16E8">
          <w:rPr>
            <w:noProof/>
            <w:webHidden/>
          </w:rPr>
          <w:fldChar w:fldCharType="begin"/>
        </w:r>
        <w:r w:rsidR="000E16E8">
          <w:rPr>
            <w:noProof/>
            <w:webHidden/>
          </w:rPr>
          <w:instrText xml:space="preserve"> PAGEREF _Toc153894560 \h </w:instrText>
        </w:r>
        <w:r w:rsidR="000E16E8">
          <w:rPr>
            <w:noProof/>
            <w:webHidden/>
          </w:rPr>
        </w:r>
        <w:r w:rsidR="000E16E8">
          <w:rPr>
            <w:noProof/>
            <w:webHidden/>
          </w:rPr>
          <w:fldChar w:fldCharType="separate"/>
        </w:r>
        <w:r w:rsidR="000E16E8">
          <w:rPr>
            <w:noProof/>
            <w:webHidden/>
          </w:rPr>
          <w:t>15</w:t>
        </w:r>
        <w:r w:rsidR="000E16E8">
          <w:rPr>
            <w:noProof/>
            <w:webHidden/>
          </w:rPr>
          <w:fldChar w:fldCharType="end"/>
        </w:r>
      </w:hyperlink>
    </w:p>
    <w:p w14:paraId="59B898A4" w14:textId="733E5E52" w:rsidR="00C02E8B" w:rsidRDefault="001F4C46" w:rsidP="00AA3733">
      <w:r>
        <w:fldChar w:fldCharType="end"/>
      </w:r>
      <w:bookmarkStart w:id="45" w:name="_Toc149309027"/>
    </w:p>
    <w:p w14:paraId="3FB61240" w14:textId="783B4F51" w:rsidR="00405F88" w:rsidRPr="00AA3733" w:rsidRDefault="00405F88" w:rsidP="00F85EA1">
      <w:pPr>
        <w:spacing w:after="0"/>
        <w:jc w:val="left"/>
      </w:pPr>
      <w:r>
        <w:br w:type="page"/>
      </w:r>
    </w:p>
    <w:p w14:paraId="049F8BD9" w14:textId="0FFAF48C" w:rsidR="00BE0DC0" w:rsidRDefault="00BE0DC0" w:rsidP="00BE0DC0">
      <w:pPr>
        <w:pStyle w:val="Ttulo1"/>
        <w:rPr>
          <w:color w:val="00B050"/>
          <w:lang w:val="es-CO"/>
        </w:rPr>
      </w:pPr>
      <w:bookmarkStart w:id="46" w:name="_Toc164071386"/>
      <w:r w:rsidRPr="00281515">
        <w:rPr>
          <w:color w:val="00B050"/>
          <w:lang w:val="es-CO"/>
        </w:rPr>
        <w:lastRenderedPageBreak/>
        <w:t>Resumen ejecutivo</w:t>
      </w:r>
      <w:bookmarkEnd w:id="45"/>
      <w:bookmarkEnd w:id="46"/>
    </w:p>
    <w:p w14:paraId="5CBC8420" w14:textId="77777777" w:rsidR="00D12493" w:rsidRPr="00D12493" w:rsidRDefault="00D12493" w:rsidP="00D12493"/>
    <w:p w14:paraId="5DBA4336" w14:textId="20646142" w:rsidR="00AC13B3" w:rsidRPr="00615586" w:rsidRDefault="00B4762F" w:rsidP="00BE0DC0">
      <w:r w:rsidRPr="00615586">
        <w:t>Se realizó un</w:t>
      </w:r>
      <w:r w:rsidR="003B08A8">
        <w:t xml:space="preserve"> recorrido de inspección en </w:t>
      </w:r>
      <w:r w:rsidRPr="00615586">
        <w:t>la edifica</w:t>
      </w:r>
      <w:r w:rsidR="009602C1" w:rsidRPr="00615586">
        <w:t>ción</w:t>
      </w:r>
      <w:r w:rsidR="00F85EA1" w:rsidRPr="00615586">
        <w:t xml:space="preserve"> d</w:t>
      </w:r>
      <w:r w:rsidR="00BD2564" w:rsidRPr="00615586">
        <w:t>e la Universidad Distrital</w:t>
      </w:r>
      <w:r w:rsidR="0003524D" w:rsidRPr="00615586">
        <w:t xml:space="preserve"> </w:t>
      </w:r>
      <w:r w:rsidR="00AB27B9" w:rsidRPr="00615586">
        <w:t xml:space="preserve">en </w:t>
      </w:r>
      <w:r w:rsidR="00F66FE4">
        <w:t xml:space="preserve">septiembre </w:t>
      </w:r>
      <w:r w:rsidR="00AB27B9" w:rsidRPr="00615586">
        <w:t>de 2023. El</w:t>
      </w:r>
      <w:r w:rsidR="00AC13B3" w:rsidRPr="00615586">
        <w:t xml:space="preserve"> objetivo </w:t>
      </w:r>
      <w:r w:rsidR="00AB27B9" w:rsidRPr="00615586">
        <w:t xml:space="preserve">es </w:t>
      </w:r>
      <w:r w:rsidR="00AC13B3" w:rsidRPr="00615586">
        <w:t xml:space="preserve">la identificación, confirmación y evaluación de los aspectos </w:t>
      </w:r>
      <w:r w:rsidR="0094296F" w:rsidRPr="00615586">
        <w:t>eléctrico</w:t>
      </w:r>
      <w:r w:rsidR="0085006C" w:rsidRPr="00615586">
        <w:t>s, normativos</w:t>
      </w:r>
      <w:r w:rsidR="0094296F" w:rsidRPr="00615586">
        <w:t xml:space="preserve"> y estructurales </w:t>
      </w:r>
      <w:r w:rsidR="00AC13B3" w:rsidRPr="00615586">
        <w:t>requeridos</w:t>
      </w:r>
      <w:r w:rsidR="00617471" w:rsidRPr="00615586">
        <w:t xml:space="preserve"> </w:t>
      </w:r>
      <w:r w:rsidR="00AC13B3" w:rsidRPr="00615586">
        <w:t>para el desarrollo de</w:t>
      </w:r>
      <w:r w:rsidR="00617471" w:rsidRPr="00615586">
        <w:t xml:space="preserve"> un </w:t>
      </w:r>
      <w:r w:rsidR="00AC13B3" w:rsidRPr="00615586">
        <w:t>proyecto de generación solar fotovoltaica</w:t>
      </w:r>
      <w:r w:rsidR="0085006C" w:rsidRPr="00615586">
        <w:t xml:space="preserve"> </w:t>
      </w:r>
      <w:r w:rsidR="0003524D" w:rsidRPr="00615586">
        <w:t xml:space="preserve">(SFV) </w:t>
      </w:r>
      <w:r w:rsidR="0085006C" w:rsidRPr="00615586">
        <w:t xml:space="preserve">que cumpla con </w:t>
      </w:r>
      <w:r w:rsidR="006E6814" w:rsidRPr="00615586">
        <w:t xml:space="preserve">los requisitos para </w:t>
      </w:r>
      <w:r w:rsidR="0085006C" w:rsidRPr="00615586">
        <w:t>la certificación del operador de red</w:t>
      </w:r>
      <w:r w:rsidR="00617471" w:rsidRPr="00615586">
        <w:t>.</w:t>
      </w:r>
    </w:p>
    <w:p w14:paraId="5D1B46CE" w14:textId="26468847" w:rsidR="00E058B8" w:rsidRPr="00615586" w:rsidRDefault="00E058B8" w:rsidP="00BE0DC0">
      <w:r w:rsidRPr="00615586">
        <w:t xml:space="preserve">Según el área disponible en </w:t>
      </w:r>
      <w:r w:rsidR="00BD2564" w:rsidRPr="00615586">
        <w:t xml:space="preserve">el </w:t>
      </w:r>
      <w:r w:rsidRPr="00615586">
        <w:t xml:space="preserve">bloque de la edificación </w:t>
      </w:r>
      <w:r w:rsidR="0065165D" w:rsidRPr="00615586">
        <w:t>(</w:t>
      </w:r>
      <w:r w:rsidR="00615586" w:rsidRPr="00615586">
        <w:t>1.520</w:t>
      </w:r>
      <w:r w:rsidR="00276949" w:rsidRPr="00615586">
        <w:t xml:space="preserve"> m</w:t>
      </w:r>
      <w:r w:rsidR="00276949" w:rsidRPr="00615586">
        <w:rPr>
          <w:vertAlign w:val="superscript"/>
        </w:rPr>
        <w:t>2</w:t>
      </w:r>
      <w:r w:rsidR="00276949" w:rsidRPr="00615586">
        <w:t xml:space="preserve">), </w:t>
      </w:r>
      <w:r w:rsidRPr="00615586">
        <w:t xml:space="preserve">se </w:t>
      </w:r>
      <w:r w:rsidR="0065165D" w:rsidRPr="00615586">
        <w:t>establec</w:t>
      </w:r>
      <w:r w:rsidR="00F61879" w:rsidRPr="00615586">
        <w:t xml:space="preserve">ió </w:t>
      </w:r>
      <w:r w:rsidR="0065165D" w:rsidRPr="00615586">
        <w:t xml:space="preserve">que es posible instalar una planta solar </w:t>
      </w:r>
      <w:r w:rsidR="0065165D" w:rsidRPr="003B08A8">
        <w:t xml:space="preserve">fotovoltaica </w:t>
      </w:r>
      <w:r w:rsidR="0003524D" w:rsidRPr="003B08A8">
        <w:t xml:space="preserve">(SFV) </w:t>
      </w:r>
      <w:r w:rsidR="0065165D" w:rsidRPr="003B08A8">
        <w:t xml:space="preserve">de </w:t>
      </w:r>
      <w:r w:rsidR="00615586" w:rsidRPr="003B08A8">
        <w:t>134</w:t>
      </w:r>
      <w:r w:rsidR="00BD6C6E">
        <w:t>,2</w:t>
      </w:r>
      <w:r w:rsidR="00217C28" w:rsidRPr="003B08A8">
        <w:t xml:space="preserve"> </w:t>
      </w:r>
      <w:r w:rsidR="00A94786" w:rsidRPr="003B08A8">
        <w:t>kWp compuesta</w:t>
      </w:r>
      <w:r w:rsidR="00A94786" w:rsidRPr="00615586">
        <w:t xml:space="preserve"> por </w:t>
      </w:r>
      <w:r w:rsidR="00615586" w:rsidRPr="00615586">
        <w:t>208</w:t>
      </w:r>
      <w:r w:rsidR="00A94786" w:rsidRPr="00615586">
        <w:t xml:space="preserve"> paneles solares de 645 Wp cada </w:t>
      </w:r>
      <w:r w:rsidR="00412679" w:rsidRPr="00615586">
        <w:t xml:space="preserve">uno </w:t>
      </w:r>
      <w:r w:rsidR="00A94786" w:rsidRPr="00615586">
        <w:t xml:space="preserve">y </w:t>
      </w:r>
      <w:r w:rsidR="00615586" w:rsidRPr="00615586">
        <w:t>dos</w:t>
      </w:r>
      <w:r w:rsidR="00A94786" w:rsidRPr="00615586">
        <w:t xml:space="preserve"> inversor</w:t>
      </w:r>
      <w:r w:rsidR="00615586" w:rsidRPr="00615586">
        <w:t>es</w:t>
      </w:r>
      <w:r w:rsidR="00217C28" w:rsidRPr="00615586">
        <w:t xml:space="preserve"> </w:t>
      </w:r>
      <w:r w:rsidR="00A94786" w:rsidRPr="00615586">
        <w:t>solar</w:t>
      </w:r>
      <w:r w:rsidR="00615586" w:rsidRPr="00615586">
        <w:t>es</w:t>
      </w:r>
      <w:r w:rsidR="00A94786" w:rsidRPr="00615586">
        <w:t xml:space="preserve"> de </w:t>
      </w:r>
      <w:r w:rsidR="0089293C" w:rsidRPr="00615586">
        <w:t>5</w:t>
      </w:r>
      <w:r w:rsidR="00217C28" w:rsidRPr="00615586">
        <w:t>0</w:t>
      </w:r>
      <w:r w:rsidR="000A5106" w:rsidRPr="00615586">
        <w:t xml:space="preserve"> kWp</w:t>
      </w:r>
      <w:r w:rsidR="0089293C" w:rsidRPr="00615586">
        <w:t>.</w:t>
      </w:r>
      <w:r w:rsidR="00886631" w:rsidRPr="00615586">
        <w:t xml:space="preserve"> Esta planta p</w:t>
      </w:r>
      <w:r w:rsidR="00957E72" w:rsidRPr="00615586">
        <w:t>odría</w:t>
      </w:r>
      <w:r w:rsidR="00886631" w:rsidRPr="00615586">
        <w:t xml:space="preserve"> generar cerca </w:t>
      </w:r>
      <w:r w:rsidR="00E27F91" w:rsidRPr="00615586">
        <w:t xml:space="preserve">de </w:t>
      </w:r>
      <w:r w:rsidR="00615586" w:rsidRPr="00615586">
        <w:t>177.200</w:t>
      </w:r>
      <w:r w:rsidR="00E27F91" w:rsidRPr="00615586">
        <w:t xml:space="preserve"> kWh anuales, lo que representaría un ahorro significativo en el consumo de energía eléctrica de</w:t>
      </w:r>
      <w:r w:rsidR="00615586" w:rsidRPr="00615586">
        <w:t xml:space="preserve"> la Universidad </w:t>
      </w:r>
      <w:r w:rsidR="00E27F91" w:rsidRPr="00615586">
        <w:t xml:space="preserve">cubriendo hasta un </w:t>
      </w:r>
      <w:r w:rsidR="00615586" w:rsidRPr="00615586">
        <w:t>88</w:t>
      </w:r>
      <w:r w:rsidR="00E27F91" w:rsidRPr="00615586">
        <w:t xml:space="preserve">% de su demanda en las horas pico de sol y un </w:t>
      </w:r>
      <w:r w:rsidR="00481942" w:rsidRPr="00615586">
        <w:t>2</w:t>
      </w:r>
      <w:r w:rsidR="00615586" w:rsidRPr="00615586">
        <w:t>1</w:t>
      </w:r>
      <w:r w:rsidR="00E27F91" w:rsidRPr="00615586">
        <w:t>% en promedio</w:t>
      </w:r>
      <w:r w:rsidR="00734E3F" w:rsidRPr="00615586">
        <w:t xml:space="preserve"> de su consumo general</w:t>
      </w:r>
      <w:r w:rsidR="00E27F91" w:rsidRPr="00615586">
        <w:t>.</w:t>
      </w:r>
    </w:p>
    <w:p w14:paraId="14492457" w14:textId="7109EA02" w:rsidR="0003080D" w:rsidRPr="00615586" w:rsidRDefault="004E76B7" w:rsidP="00BE0DC0">
      <w:pPr>
        <w:rPr>
          <w:color w:val="000000" w:themeColor="text1"/>
        </w:rPr>
      </w:pPr>
      <w:r w:rsidRPr="00615586">
        <w:rPr>
          <w:color w:val="000000" w:themeColor="text1"/>
        </w:rPr>
        <w:t>Por la generación de energía eléctrica de la planta solar propuesta</w:t>
      </w:r>
      <w:r w:rsidR="00957E72" w:rsidRPr="00615586">
        <w:rPr>
          <w:color w:val="000000" w:themeColor="text1"/>
        </w:rPr>
        <w:t>,</w:t>
      </w:r>
      <w:r w:rsidRPr="00615586">
        <w:rPr>
          <w:color w:val="000000" w:themeColor="text1"/>
        </w:rPr>
        <w:t xml:space="preserve"> se lograrían reducir aproximadamente </w:t>
      </w:r>
      <w:r w:rsidR="004A54D4">
        <w:rPr>
          <w:color w:val="000000" w:themeColor="text1"/>
        </w:rPr>
        <w:t>87</w:t>
      </w:r>
      <w:r w:rsidRPr="00615586">
        <w:rPr>
          <w:color w:val="000000" w:themeColor="text1"/>
        </w:rPr>
        <w:t xml:space="preserve"> toneladas de CO</w:t>
      </w:r>
      <w:r w:rsidRPr="00615586">
        <w:rPr>
          <w:color w:val="000000" w:themeColor="text1"/>
          <w:vertAlign w:val="subscript"/>
        </w:rPr>
        <w:t>2</w:t>
      </w:r>
      <w:r w:rsidRPr="00615586">
        <w:rPr>
          <w:color w:val="000000" w:themeColor="text1"/>
        </w:rPr>
        <w:t xml:space="preserve"> cada año, el equivalente también a plantar </w:t>
      </w:r>
      <w:r w:rsidR="004A54D4">
        <w:rPr>
          <w:color w:val="000000" w:themeColor="text1"/>
        </w:rPr>
        <w:t>2.912</w:t>
      </w:r>
      <w:r w:rsidRPr="00615586">
        <w:rPr>
          <w:color w:val="000000" w:themeColor="text1"/>
        </w:rPr>
        <w:t xml:space="preserve"> árboles.</w:t>
      </w:r>
    </w:p>
    <w:p w14:paraId="7F74F31A" w14:textId="63A9B03B" w:rsidR="002844A8" w:rsidRDefault="00886631" w:rsidP="00BE0DC0">
      <w:r w:rsidRPr="00615586">
        <w:t xml:space="preserve">La inversión requerida para la planta solar fotovoltaica se estima en $ </w:t>
      </w:r>
      <w:r w:rsidR="00481942" w:rsidRPr="00615586">
        <w:t>5</w:t>
      </w:r>
      <w:r w:rsidR="00615586" w:rsidRPr="00615586">
        <w:t>36</w:t>
      </w:r>
      <w:r w:rsidR="00734E3F" w:rsidRPr="00615586">
        <w:t xml:space="preserve"> millones de pesos colombianos</w:t>
      </w:r>
      <w:r w:rsidRPr="00615586">
        <w:t xml:space="preserve"> </w:t>
      </w:r>
      <w:r w:rsidR="00734E3F" w:rsidRPr="00615586">
        <w:t>(</w:t>
      </w:r>
      <w:r w:rsidRPr="00615586">
        <w:t>MCOP</w:t>
      </w:r>
      <w:r w:rsidR="00734E3F" w:rsidRPr="00615586">
        <w:t>)</w:t>
      </w:r>
      <w:r w:rsidR="00303183" w:rsidRPr="00615586">
        <w:t>, que con un ahorro en costos energéticos anuales de</w:t>
      </w:r>
      <w:r w:rsidR="004E76B7" w:rsidRPr="00615586">
        <w:t xml:space="preserve"> aproximadamente</w:t>
      </w:r>
      <w:r w:rsidR="00303183" w:rsidRPr="00615586">
        <w:t xml:space="preserve"> </w:t>
      </w:r>
      <w:r w:rsidR="0003080D" w:rsidRPr="00615586">
        <w:t>$</w:t>
      </w:r>
      <w:r w:rsidR="00217C28" w:rsidRPr="00615586">
        <w:t xml:space="preserve"> </w:t>
      </w:r>
      <w:r w:rsidR="00615586" w:rsidRPr="00615586">
        <w:t>77</w:t>
      </w:r>
      <w:r w:rsidR="0003080D" w:rsidRPr="00615586">
        <w:t xml:space="preserve"> MCOP</w:t>
      </w:r>
      <w:r w:rsidR="004E76B7" w:rsidRPr="00615586">
        <w:t xml:space="preserve">, </w:t>
      </w:r>
      <w:r w:rsidR="00E76E77" w:rsidRPr="00615586">
        <w:t xml:space="preserve">el </w:t>
      </w:r>
      <w:r w:rsidR="005E1839" w:rsidRPr="00615586">
        <w:t xml:space="preserve">periodo simple de recuperación de la inversión </w:t>
      </w:r>
      <w:r w:rsidR="00E76E77" w:rsidRPr="00615586">
        <w:t xml:space="preserve">sería </w:t>
      </w:r>
      <w:r w:rsidR="005E1839" w:rsidRPr="00615586">
        <w:t xml:space="preserve">de cerca de </w:t>
      </w:r>
      <w:r w:rsidR="00615586" w:rsidRPr="00615586">
        <w:t>7</w:t>
      </w:r>
      <w:r w:rsidR="005E1839" w:rsidRPr="00615586">
        <w:t xml:space="preserve"> año</w:t>
      </w:r>
      <w:r w:rsidR="005E1839" w:rsidRPr="00B32C54">
        <w:t>s.</w:t>
      </w:r>
      <w:r w:rsidR="00AB27B9" w:rsidRPr="00B32C54">
        <w:t xml:space="preserve"> </w:t>
      </w:r>
      <w:r w:rsidR="006F33CC">
        <w:t>E</w:t>
      </w:r>
      <w:r w:rsidR="006F33CC" w:rsidRPr="00083E29">
        <w:t xml:space="preserve">l </w:t>
      </w:r>
      <w:proofErr w:type="spellStart"/>
      <w:r w:rsidR="006F33CC" w:rsidRPr="00083E29">
        <w:t>LCOE</w:t>
      </w:r>
      <w:proofErr w:type="spellEnd"/>
      <w:r w:rsidR="006F33CC" w:rsidRPr="00083E29">
        <w:t xml:space="preserve"> estimado </w:t>
      </w:r>
      <w:r w:rsidR="006F33CC">
        <w:t xml:space="preserve">de la SFV es </w:t>
      </w:r>
      <w:r w:rsidR="006F33CC" w:rsidRPr="00083E29">
        <w:t>de aproximadamente $ 2</w:t>
      </w:r>
      <w:r w:rsidR="006F33CC">
        <w:t>0</w:t>
      </w:r>
      <w:r w:rsidR="006F33CC" w:rsidRPr="00083E29">
        <w:t>4 COP/kWh</w:t>
      </w:r>
      <w:r w:rsidR="006F33CC">
        <w:t>, mientras que actualmente el valor del kWh de la red eléctrica es de $ 636 COP.</w:t>
      </w:r>
    </w:p>
    <w:p w14:paraId="2184C858" w14:textId="77777777" w:rsidR="006F33CC" w:rsidRDefault="006F33CC" w:rsidP="00BE0DC0"/>
    <w:p w14:paraId="40175AA7" w14:textId="77777777" w:rsidR="004D3276" w:rsidRDefault="004D3276" w:rsidP="005E1839">
      <w:pPr>
        <w:pStyle w:val="Ttulo1"/>
        <w:rPr>
          <w:color w:val="00B050"/>
          <w:lang w:val="es-CO"/>
        </w:rPr>
      </w:pPr>
      <w:bookmarkStart w:id="47" w:name="_Toc149309028"/>
    </w:p>
    <w:p w14:paraId="7AB0F1A1" w14:textId="77777777" w:rsidR="0041201E" w:rsidRPr="0085006C" w:rsidRDefault="0041201E" w:rsidP="00C84C7F">
      <w:pPr>
        <w:sectPr w:rsidR="0041201E" w:rsidRPr="0085006C" w:rsidSect="00FA06C1">
          <w:footerReference w:type="even" r:id="rId15"/>
          <w:footerReference w:type="default" r:id="rId16"/>
          <w:pgSz w:w="11906" w:h="16838"/>
          <w:pgMar w:top="1440" w:right="1106" w:bottom="2268" w:left="1157" w:header="709" w:footer="709" w:gutter="0"/>
          <w:cols w:space="301"/>
          <w:titlePg/>
          <w:docGrid w:linePitch="360"/>
        </w:sectPr>
      </w:pPr>
    </w:p>
    <w:p w14:paraId="4424A12E" w14:textId="5A4741B7" w:rsidR="00E248A9" w:rsidRPr="004B323D" w:rsidRDefault="00BE0DC0" w:rsidP="00E566DE">
      <w:pPr>
        <w:pStyle w:val="Ttulo1"/>
        <w:numPr>
          <w:ilvl w:val="0"/>
          <w:numId w:val="8"/>
        </w:numPr>
        <w:rPr>
          <w:color w:val="00B050"/>
          <w:lang w:val="es-CO"/>
        </w:rPr>
      </w:pPr>
      <w:bookmarkStart w:id="48" w:name="_Toc164071387"/>
      <w:r w:rsidRPr="004B323D">
        <w:rPr>
          <w:color w:val="00B050"/>
          <w:lang w:val="es-CO"/>
        </w:rPr>
        <w:lastRenderedPageBreak/>
        <w:t>Generalidades</w:t>
      </w:r>
      <w:bookmarkEnd w:id="47"/>
      <w:bookmarkEnd w:id="48"/>
    </w:p>
    <w:p w14:paraId="55148EA3" w14:textId="46634313" w:rsidR="00E566DE" w:rsidRPr="004B323D" w:rsidRDefault="00E566DE" w:rsidP="0085006C"/>
    <w:p w14:paraId="03FBF4FC" w14:textId="4276499C" w:rsidR="00492DEB" w:rsidRPr="004B323D" w:rsidRDefault="00AE1D08" w:rsidP="00492DEB">
      <w:pPr>
        <w:pStyle w:val="Ttulo2"/>
        <w:numPr>
          <w:ilvl w:val="1"/>
          <w:numId w:val="8"/>
        </w:numPr>
        <w:rPr>
          <w:color w:val="000000" w:themeColor="text1"/>
        </w:rPr>
      </w:pPr>
      <w:bookmarkStart w:id="49" w:name="_Toc152322314"/>
      <w:bookmarkStart w:id="50" w:name="_Toc152322315"/>
      <w:bookmarkStart w:id="51" w:name="_Toc152322316"/>
      <w:bookmarkStart w:id="52" w:name="_Toc149309030"/>
      <w:bookmarkStart w:id="53" w:name="_Toc164071388"/>
      <w:bookmarkEnd w:id="49"/>
      <w:bookmarkEnd w:id="50"/>
      <w:bookmarkEnd w:id="51"/>
      <w:r w:rsidRPr="004B323D">
        <w:rPr>
          <w:color w:val="000000" w:themeColor="text1"/>
        </w:rPr>
        <w:t>Objetivo</w:t>
      </w:r>
      <w:bookmarkEnd w:id="52"/>
      <w:bookmarkEnd w:id="53"/>
    </w:p>
    <w:p w14:paraId="33D976F4" w14:textId="163FB7F2" w:rsidR="00791A26" w:rsidRDefault="00791A26" w:rsidP="00791A26">
      <w:pPr>
        <w:ind w:left="360"/>
      </w:pPr>
      <w:r w:rsidRPr="00791A26">
        <w:t>Presentar la propuesta de diseño para una planta solar fotovoltaica en las instalaciones de la</w:t>
      </w:r>
      <w:r>
        <w:t xml:space="preserve"> Universidad Distrital</w:t>
      </w:r>
      <w:r w:rsidRPr="00791A26">
        <w:t>, basada en la información recopilada durante la visita de inspección y los datos suministrados por la Entidad.</w:t>
      </w:r>
    </w:p>
    <w:p w14:paraId="389E2060" w14:textId="77777777" w:rsidR="00247DF3" w:rsidRPr="004B323D" w:rsidRDefault="00247DF3" w:rsidP="00AE1D08"/>
    <w:p w14:paraId="650397FD" w14:textId="0ABDF20F" w:rsidR="00247DF3" w:rsidRPr="004B323D" w:rsidRDefault="00247DF3" w:rsidP="00BB3F6D">
      <w:pPr>
        <w:pStyle w:val="Ttulo3"/>
        <w:numPr>
          <w:ilvl w:val="2"/>
          <w:numId w:val="8"/>
        </w:numPr>
      </w:pPr>
      <w:bookmarkStart w:id="54" w:name="_Toc149309031"/>
      <w:bookmarkStart w:id="55" w:name="_Toc164071389"/>
      <w:r w:rsidRPr="008220A8">
        <w:rPr>
          <w:color w:val="000000" w:themeColor="text1"/>
        </w:rPr>
        <w:t>Objetivos específicos</w:t>
      </w:r>
      <w:bookmarkEnd w:id="54"/>
      <w:bookmarkEnd w:id="55"/>
    </w:p>
    <w:p w14:paraId="390EDE6B" w14:textId="499E1FE2" w:rsidR="00EB2690" w:rsidRDefault="00EB2690" w:rsidP="00A63C65">
      <w:pPr>
        <w:pStyle w:val="Prrafodelista"/>
        <w:numPr>
          <w:ilvl w:val="0"/>
          <w:numId w:val="10"/>
        </w:numPr>
      </w:pPr>
      <w:r>
        <w:t xml:space="preserve">Presentar </w:t>
      </w:r>
      <w:r w:rsidR="00DF1730">
        <w:t>los resultados de la visita de inspección realizada en la edificación.</w:t>
      </w:r>
    </w:p>
    <w:p w14:paraId="0B93355F" w14:textId="0A777289" w:rsidR="00AB34F8" w:rsidRPr="004B323D" w:rsidRDefault="00887702" w:rsidP="00A63C65">
      <w:pPr>
        <w:pStyle w:val="Prrafodelista"/>
        <w:numPr>
          <w:ilvl w:val="0"/>
          <w:numId w:val="10"/>
        </w:numPr>
      </w:pPr>
      <w:r w:rsidRPr="004B323D">
        <w:t>Modelar mediante el</w:t>
      </w:r>
      <w:r w:rsidR="00AB34F8" w:rsidRPr="004B323D">
        <w:t xml:space="preserve"> </w:t>
      </w:r>
      <w:r w:rsidR="000E3CDC" w:rsidRPr="004B323D">
        <w:t>software</w:t>
      </w:r>
      <w:r w:rsidR="00AB34F8" w:rsidRPr="004B323D">
        <w:t xml:space="preserve"> Helioscope </w:t>
      </w:r>
      <w:r w:rsidRPr="004B323D">
        <w:t>la solución solar fotovoltaica: cantidad de paneles solares, inversores, cableado y conexiones.</w:t>
      </w:r>
      <w:r w:rsidR="00EB2690">
        <w:t xml:space="preserve"> </w:t>
      </w:r>
    </w:p>
    <w:p w14:paraId="07F80E5D" w14:textId="6C8A0C9B" w:rsidR="00AB34F8" w:rsidRPr="004B323D" w:rsidRDefault="00887702" w:rsidP="00A63C65">
      <w:pPr>
        <w:pStyle w:val="Prrafodelista"/>
        <w:numPr>
          <w:ilvl w:val="0"/>
          <w:numId w:val="10"/>
        </w:numPr>
      </w:pPr>
      <w:r w:rsidRPr="004B323D">
        <w:t>Calcular el</w:t>
      </w:r>
      <w:r w:rsidR="00CF225F" w:rsidRPr="004B323D">
        <w:t xml:space="preserve"> porcentaje de cobertura energética del sistema de generación solar fotovoltaica sobre la demanda de la edificación.</w:t>
      </w:r>
    </w:p>
    <w:p w14:paraId="021AD831" w14:textId="38B36D7C" w:rsidR="0069773B" w:rsidRPr="00AA3733" w:rsidRDefault="00887702" w:rsidP="0069773B">
      <w:pPr>
        <w:pStyle w:val="Prrafodelista"/>
        <w:numPr>
          <w:ilvl w:val="0"/>
          <w:numId w:val="10"/>
        </w:numPr>
        <w:rPr>
          <w:color w:val="000000" w:themeColor="text1"/>
        </w:rPr>
      </w:pPr>
      <w:bookmarkStart w:id="56" w:name="_Hlk151295507"/>
      <w:r w:rsidRPr="00AA3733">
        <w:rPr>
          <w:color w:val="000000" w:themeColor="text1"/>
        </w:rPr>
        <w:t>Obtener</w:t>
      </w:r>
      <w:r w:rsidR="004B2067" w:rsidRPr="00AA3733">
        <w:rPr>
          <w:color w:val="000000" w:themeColor="text1"/>
        </w:rPr>
        <w:t xml:space="preserve"> el potencial de ahorro</w:t>
      </w:r>
      <w:r w:rsidR="00C83ECD" w:rsidRPr="00AA3733">
        <w:rPr>
          <w:color w:val="000000" w:themeColor="text1"/>
        </w:rPr>
        <w:t xml:space="preserve"> y la viabilidad económica</w:t>
      </w:r>
      <w:r w:rsidRPr="00AA3733">
        <w:rPr>
          <w:color w:val="000000" w:themeColor="text1"/>
        </w:rPr>
        <w:t xml:space="preserve"> a partir de la modelación financiera</w:t>
      </w:r>
      <w:r w:rsidR="00C83ECD" w:rsidRPr="00AA3733">
        <w:rPr>
          <w:color w:val="000000" w:themeColor="text1"/>
        </w:rPr>
        <w:t xml:space="preserve"> simple</w:t>
      </w:r>
      <w:r w:rsidRPr="00AA3733">
        <w:rPr>
          <w:color w:val="000000" w:themeColor="text1"/>
        </w:rPr>
        <w:t>.</w:t>
      </w:r>
    </w:p>
    <w:bookmarkEnd w:id="56"/>
    <w:p w14:paraId="25119A86" w14:textId="77777777" w:rsidR="001F4C46" w:rsidRPr="001F4C46" w:rsidRDefault="001F4C46" w:rsidP="001F4C46">
      <w:pPr>
        <w:pStyle w:val="Prrafodelista"/>
      </w:pPr>
    </w:p>
    <w:p w14:paraId="0C9F8530" w14:textId="222D0A42" w:rsidR="00E248A9" w:rsidRPr="004B323D" w:rsidRDefault="0069773B" w:rsidP="001E72B8">
      <w:pPr>
        <w:pStyle w:val="Ttulo2"/>
        <w:numPr>
          <w:ilvl w:val="1"/>
          <w:numId w:val="8"/>
        </w:numPr>
        <w:rPr>
          <w:color w:val="000000" w:themeColor="text1"/>
        </w:rPr>
      </w:pPr>
      <w:bookmarkStart w:id="57" w:name="_Toc149309032"/>
      <w:bookmarkStart w:id="58" w:name="_Toc164071390"/>
      <w:r w:rsidRPr="004B323D">
        <w:rPr>
          <w:color w:val="000000" w:themeColor="text1"/>
        </w:rPr>
        <w:t>Alcance</w:t>
      </w:r>
      <w:bookmarkEnd w:id="57"/>
      <w:bookmarkEnd w:id="58"/>
    </w:p>
    <w:p w14:paraId="61C69D64" w14:textId="3EF3AD29" w:rsidR="00665CFB" w:rsidRPr="00AA3733" w:rsidRDefault="00665CFB" w:rsidP="00665CFB">
      <w:pPr>
        <w:ind w:left="360"/>
        <w:rPr>
          <w:color w:val="000000" w:themeColor="text1"/>
        </w:rPr>
      </w:pPr>
      <w:r w:rsidRPr="00AA3733">
        <w:rPr>
          <w:color w:val="000000" w:themeColor="text1"/>
        </w:rPr>
        <w:t xml:space="preserve">El alcance físico de la inspección de recorrido se desarrolla en las instalaciones del </w:t>
      </w:r>
      <w:r w:rsidR="00F61B7B">
        <w:rPr>
          <w:color w:val="000000" w:themeColor="text1"/>
        </w:rPr>
        <w:t xml:space="preserve">Bloque 1, 2 y </w:t>
      </w:r>
      <w:r w:rsidR="00481942">
        <w:t>3 de la Universidad Distrital</w:t>
      </w:r>
      <w:r w:rsidR="00481942" w:rsidRPr="00AA3733">
        <w:rPr>
          <w:color w:val="000000" w:themeColor="text1"/>
        </w:rPr>
        <w:t xml:space="preserve"> </w:t>
      </w:r>
      <w:r w:rsidRPr="00AA3733">
        <w:rPr>
          <w:color w:val="000000" w:themeColor="text1"/>
        </w:rPr>
        <w:t>ubicad</w:t>
      </w:r>
      <w:r w:rsidR="00F61B7B">
        <w:rPr>
          <w:color w:val="000000" w:themeColor="text1"/>
        </w:rPr>
        <w:t>a</w:t>
      </w:r>
      <w:r w:rsidRPr="00AA3733">
        <w:rPr>
          <w:color w:val="000000" w:themeColor="text1"/>
        </w:rPr>
        <w:t xml:space="preserve"> en </w:t>
      </w:r>
      <w:r w:rsidR="00481942" w:rsidRPr="00481942">
        <w:rPr>
          <w:color w:val="000000" w:themeColor="text1"/>
        </w:rPr>
        <w:t>Cl. 52 Sur #</w:t>
      </w:r>
      <w:r w:rsidR="0050475F">
        <w:rPr>
          <w:color w:val="000000" w:themeColor="text1"/>
        </w:rPr>
        <w:t xml:space="preserve"> </w:t>
      </w:r>
      <w:r w:rsidR="00481942" w:rsidRPr="00481942">
        <w:rPr>
          <w:color w:val="000000" w:themeColor="text1"/>
        </w:rPr>
        <w:t>93d-39, Bogotá</w:t>
      </w:r>
      <w:r w:rsidRPr="00AA3733">
        <w:rPr>
          <w:color w:val="000000" w:themeColor="text1"/>
        </w:rPr>
        <w:t>. Este edificio se compone de</w:t>
      </w:r>
      <w:r w:rsidR="00481942">
        <w:rPr>
          <w:color w:val="000000" w:themeColor="text1"/>
        </w:rPr>
        <w:t xml:space="preserve"> </w:t>
      </w:r>
      <w:r w:rsidR="00B6082C">
        <w:rPr>
          <w:color w:val="000000" w:themeColor="text1"/>
        </w:rPr>
        <w:t>3</w:t>
      </w:r>
      <w:r w:rsidR="00E129CC" w:rsidRPr="00AA3733">
        <w:rPr>
          <w:color w:val="000000" w:themeColor="text1"/>
        </w:rPr>
        <w:t xml:space="preserve"> </w:t>
      </w:r>
      <w:r w:rsidR="00955A1A" w:rsidRPr="00AA3733">
        <w:rPr>
          <w:color w:val="000000" w:themeColor="text1"/>
        </w:rPr>
        <w:t>bloque</w:t>
      </w:r>
      <w:r w:rsidR="00B6082C">
        <w:rPr>
          <w:color w:val="000000" w:themeColor="text1"/>
        </w:rPr>
        <w:t>s</w:t>
      </w:r>
      <w:r w:rsidRPr="00AA3733">
        <w:rPr>
          <w:color w:val="000000" w:themeColor="text1"/>
        </w:rPr>
        <w:t xml:space="preserve"> con múltiples áreas funcionales, incluyendo </w:t>
      </w:r>
      <w:r w:rsidR="00955A1A" w:rsidRPr="00AA3733">
        <w:rPr>
          <w:color w:val="000000" w:themeColor="text1"/>
        </w:rPr>
        <w:t>área administrativ</w:t>
      </w:r>
      <w:r w:rsidR="00217C28">
        <w:rPr>
          <w:color w:val="000000" w:themeColor="text1"/>
        </w:rPr>
        <w:t xml:space="preserve">a, </w:t>
      </w:r>
      <w:r w:rsidR="00177604">
        <w:rPr>
          <w:color w:val="000000" w:themeColor="text1"/>
        </w:rPr>
        <w:t>salones de clases y laboratorios</w:t>
      </w:r>
      <w:r w:rsidR="00C313AB">
        <w:rPr>
          <w:color w:val="000000" w:themeColor="text1"/>
        </w:rPr>
        <w:t xml:space="preserve">. </w:t>
      </w:r>
      <w:r w:rsidR="00B6082C">
        <w:rPr>
          <w:color w:val="000000" w:themeColor="text1"/>
        </w:rPr>
        <w:t>Presenta dos fronteras comerciales, una en la cual esta conectados los bloques 1 y 2, otra en la que se</w:t>
      </w:r>
      <w:r w:rsidR="00502762">
        <w:rPr>
          <w:color w:val="000000" w:themeColor="text1"/>
        </w:rPr>
        <w:t xml:space="preserve"> suple la energía para el bloque 3. Ambas,</w:t>
      </w:r>
      <w:r w:rsidR="00C313AB">
        <w:rPr>
          <w:color w:val="000000" w:themeColor="text1"/>
        </w:rPr>
        <w:t xml:space="preserve"> se encuentra</w:t>
      </w:r>
      <w:r w:rsidR="00217C28" w:rsidRPr="00217C28">
        <w:t xml:space="preserve"> </w:t>
      </w:r>
      <w:r w:rsidR="00177604">
        <w:t>en el sótano</w:t>
      </w:r>
      <w:r w:rsidR="00217C28">
        <w:t xml:space="preserve"> de la edificación con </w:t>
      </w:r>
      <w:r w:rsidR="00217C28" w:rsidRPr="004B323D">
        <w:t xml:space="preserve">seguridad bajo llave que consta de </w:t>
      </w:r>
      <w:r w:rsidR="00177604">
        <w:t>un</w:t>
      </w:r>
      <w:r w:rsidR="00217C28" w:rsidRPr="004B323D">
        <w:t xml:space="preserve"> transformador de </w:t>
      </w:r>
      <w:r w:rsidR="00502762">
        <w:t xml:space="preserve">800 kVA para los bloques 1 y 2, uno de </w:t>
      </w:r>
      <w:r w:rsidR="00177604">
        <w:t>63</w:t>
      </w:r>
      <w:r w:rsidR="00217C28" w:rsidRPr="004B323D">
        <w:t>0 kVA</w:t>
      </w:r>
      <w:r w:rsidR="00502762">
        <w:t xml:space="preserve"> para bloque 3</w:t>
      </w:r>
      <w:r w:rsidR="00217C28">
        <w:rPr>
          <w:color w:val="000000" w:themeColor="text1"/>
        </w:rPr>
        <w:t xml:space="preserve"> </w:t>
      </w:r>
      <w:r w:rsidR="00F67373" w:rsidRPr="00AA3733">
        <w:rPr>
          <w:color w:val="000000" w:themeColor="text1"/>
        </w:rPr>
        <w:t xml:space="preserve">cuyo voltaje de entrada es por media tensión a 11.400 </w:t>
      </w:r>
      <w:r w:rsidR="00734E3F">
        <w:rPr>
          <w:color w:val="000000" w:themeColor="text1"/>
        </w:rPr>
        <w:t>v</w:t>
      </w:r>
      <w:r w:rsidR="00F67373" w:rsidRPr="00AA3733">
        <w:rPr>
          <w:color w:val="000000" w:themeColor="text1"/>
        </w:rPr>
        <w:t>oltios</w:t>
      </w:r>
      <w:r w:rsidR="0003524D">
        <w:rPr>
          <w:color w:val="000000" w:themeColor="text1"/>
        </w:rPr>
        <w:t xml:space="preserve"> (V)</w:t>
      </w:r>
      <w:r w:rsidR="00F67373" w:rsidRPr="00AA3733">
        <w:rPr>
          <w:color w:val="000000" w:themeColor="text1"/>
        </w:rPr>
        <w:t xml:space="preserve">, en operación de tres </w:t>
      </w:r>
      <w:r w:rsidR="00A96EBB" w:rsidRPr="00AA3733">
        <w:rPr>
          <w:color w:val="000000" w:themeColor="text1"/>
        </w:rPr>
        <w:t>fases</w:t>
      </w:r>
      <w:r w:rsidR="00362BB6" w:rsidRPr="00AA3733">
        <w:rPr>
          <w:color w:val="000000" w:themeColor="text1"/>
        </w:rPr>
        <w:t>,</w:t>
      </w:r>
      <w:r w:rsidR="00A96EBB" w:rsidRPr="00AA3733">
        <w:rPr>
          <w:color w:val="000000" w:themeColor="text1"/>
        </w:rPr>
        <w:t xml:space="preserve"> </w:t>
      </w:r>
      <w:r w:rsidR="0085006C">
        <w:rPr>
          <w:color w:val="000000" w:themeColor="text1"/>
        </w:rPr>
        <w:t>finalizando el</w:t>
      </w:r>
      <w:r w:rsidR="0085006C" w:rsidRPr="00AA3733">
        <w:rPr>
          <w:color w:val="000000" w:themeColor="text1"/>
        </w:rPr>
        <w:t xml:space="preserve"> </w:t>
      </w:r>
      <w:r w:rsidR="00A96EBB" w:rsidRPr="00AA3733">
        <w:rPr>
          <w:color w:val="000000" w:themeColor="text1"/>
        </w:rPr>
        <w:t xml:space="preserve">ejercicio de transformación con voltajes de </w:t>
      </w:r>
      <w:r w:rsidR="00481942">
        <w:rPr>
          <w:color w:val="000000" w:themeColor="text1"/>
        </w:rPr>
        <w:t>220</w:t>
      </w:r>
      <w:r w:rsidR="00A96EBB" w:rsidRPr="00AA3733">
        <w:rPr>
          <w:color w:val="000000" w:themeColor="text1"/>
        </w:rPr>
        <w:t xml:space="preserve"> voltios</w:t>
      </w:r>
      <w:r w:rsidR="00502762">
        <w:rPr>
          <w:color w:val="000000" w:themeColor="text1"/>
        </w:rPr>
        <w:t xml:space="preserve"> para ambas fronteras</w:t>
      </w:r>
      <w:r w:rsidR="00A96EBB" w:rsidRPr="00AA3733">
        <w:rPr>
          <w:color w:val="000000" w:themeColor="text1"/>
        </w:rPr>
        <w:t>.</w:t>
      </w:r>
    </w:p>
    <w:p w14:paraId="0FC778C9" w14:textId="17270995" w:rsidR="00E84ADC" w:rsidRPr="004B323D" w:rsidRDefault="00E84ADC" w:rsidP="00665CFB">
      <w:pPr>
        <w:ind w:left="360"/>
      </w:pPr>
      <w:r w:rsidRPr="004B323D">
        <w:t>El alcance técnico del recorrido de inspección incluy</w:t>
      </w:r>
      <w:r w:rsidR="00FD2720">
        <w:t>ó</w:t>
      </w:r>
      <w:r w:rsidRPr="004B323D">
        <w:t xml:space="preserve"> los siguientes aspectos:</w:t>
      </w:r>
    </w:p>
    <w:p w14:paraId="6ED3F357" w14:textId="77777777" w:rsidR="001E72B8" w:rsidRPr="004B323D" w:rsidRDefault="001E72B8" w:rsidP="001E72B8">
      <w:pPr>
        <w:pStyle w:val="Prrafodelista"/>
        <w:numPr>
          <w:ilvl w:val="0"/>
          <w:numId w:val="10"/>
        </w:numPr>
      </w:pPr>
      <w:r w:rsidRPr="004B323D">
        <w:t>Confirmación del área disponible para el proyecto.</w:t>
      </w:r>
    </w:p>
    <w:p w14:paraId="542B54EE" w14:textId="77777777" w:rsidR="001E72B8" w:rsidRPr="004B323D" w:rsidRDefault="001E72B8" w:rsidP="001E72B8">
      <w:pPr>
        <w:pStyle w:val="Prrafodelista"/>
        <w:numPr>
          <w:ilvl w:val="0"/>
          <w:numId w:val="10"/>
        </w:numPr>
      </w:pPr>
      <w:r w:rsidRPr="004B323D">
        <w:t>Inspección estructural y soportes de la cubierta.</w:t>
      </w:r>
    </w:p>
    <w:p w14:paraId="1D65FFE9" w14:textId="0A6957AB" w:rsidR="001E72B8" w:rsidRPr="004B323D" w:rsidRDefault="00E84ADC" w:rsidP="001E72B8">
      <w:pPr>
        <w:pStyle w:val="Prrafodelista"/>
        <w:numPr>
          <w:ilvl w:val="0"/>
          <w:numId w:val="10"/>
        </w:numPr>
      </w:pPr>
      <w:r w:rsidRPr="004B323D">
        <w:t>Identificación de la f</w:t>
      </w:r>
      <w:r w:rsidR="001E72B8" w:rsidRPr="004B323D">
        <w:t>acilidad de acceso al área disponible para el proyecto.</w:t>
      </w:r>
    </w:p>
    <w:p w14:paraId="6D175220" w14:textId="77777777" w:rsidR="001E72B8" w:rsidRPr="004B323D" w:rsidRDefault="001E72B8" w:rsidP="001E72B8">
      <w:pPr>
        <w:pStyle w:val="Prrafodelista"/>
        <w:numPr>
          <w:ilvl w:val="0"/>
          <w:numId w:val="10"/>
        </w:numPr>
      </w:pPr>
      <w:r w:rsidRPr="004B323D">
        <w:t>Inspección de subestación eléctrica, parámetros de voltaje, amperaje y factor de potencia del tablero de distribución principal.</w:t>
      </w:r>
    </w:p>
    <w:p w14:paraId="32B69694" w14:textId="77777777" w:rsidR="001E72B8" w:rsidRPr="004B323D" w:rsidRDefault="001E72B8" w:rsidP="001E72B8">
      <w:pPr>
        <w:pStyle w:val="Prrafodelista"/>
        <w:numPr>
          <w:ilvl w:val="0"/>
          <w:numId w:val="10"/>
        </w:numPr>
      </w:pPr>
      <w:r w:rsidRPr="004B323D">
        <w:t>Identificación del voltaje de entrada a la edificación.</w:t>
      </w:r>
    </w:p>
    <w:p w14:paraId="21BB7679" w14:textId="77777777" w:rsidR="001E72B8" w:rsidRPr="004B323D" w:rsidRDefault="001E72B8" w:rsidP="001E72B8">
      <w:pPr>
        <w:pStyle w:val="Prrafodelista"/>
        <w:numPr>
          <w:ilvl w:val="0"/>
          <w:numId w:val="10"/>
        </w:numPr>
      </w:pPr>
      <w:r w:rsidRPr="004B323D">
        <w:t>Identificación de los transformadores de potencia y su voltaje de salida final.</w:t>
      </w:r>
    </w:p>
    <w:p w14:paraId="453E1092" w14:textId="0298B8C3" w:rsidR="003C02A7" w:rsidRDefault="00E84ADC" w:rsidP="003A720D">
      <w:pPr>
        <w:pStyle w:val="Prrafodelista"/>
        <w:numPr>
          <w:ilvl w:val="0"/>
          <w:numId w:val="10"/>
        </w:numPr>
      </w:pPr>
      <w:r w:rsidRPr="004B323D">
        <w:t>Identificación del n</w:t>
      </w:r>
      <w:r w:rsidR="001E72B8" w:rsidRPr="004B323D">
        <w:t>úmero de fases eléctricas de operación.</w:t>
      </w:r>
    </w:p>
    <w:p w14:paraId="790E9A63" w14:textId="7DCCC063" w:rsidR="003C02A7" w:rsidRDefault="0085006C" w:rsidP="003C02A7">
      <w:pPr>
        <w:pStyle w:val="Prrafodelista"/>
        <w:numPr>
          <w:ilvl w:val="0"/>
          <w:numId w:val="10"/>
        </w:numPr>
      </w:pPr>
      <w:r>
        <w:t xml:space="preserve">Confirmación del </w:t>
      </w:r>
      <w:r w:rsidR="003C02A7">
        <w:t>certificado de Sismo Resistencia</w:t>
      </w:r>
      <w:r w:rsidR="00AD6EAE">
        <w:t>.</w:t>
      </w:r>
      <w:r>
        <w:t xml:space="preserve"> (No fue proporcionado por la entidad)</w:t>
      </w:r>
      <w:r w:rsidR="00217C28">
        <w:t>.</w:t>
      </w:r>
    </w:p>
    <w:p w14:paraId="44D2E8D0" w14:textId="436094D0" w:rsidR="00217C28" w:rsidRDefault="00217C28" w:rsidP="003C02A7">
      <w:pPr>
        <w:pStyle w:val="Prrafodelista"/>
        <w:numPr>
          <w:ilvl w:val="0"/>
          <w:numId w:val="10"/>
        </w:numPr>
      </w:pPr>
      <w:r>
        <w:t>Confirmación del certificado RETIE. (</w:t>
      </w:r>
      <w:r w:rsidR="00177604">
        <w:t>No fue proporcionado por la entidad</w:t>
      </w:r>
      <w:r>
        <w:t>)</w:t>
      </w:r>
      <w:r w:rsidR="00177604">
        <w:t>.</w:t>
      </w:r>
    </w:p>
    <w:p w14:paraId="75593B6E" w14:textId="77777777" w:rsidR="00605F3C" w:rsidRDefault="00605F3C" w:rsidP="003A720D"/>
    <w:p w14:paraId="50C86446" w14:textId="77777777" w:rsidR="00217C28" w:rsidRDefault="00217C28" w:rsidP="003A720D"/>
    <w:p w14:paraId="7FC15188" w14:textId="77777777" w:rsidR="00605F3C" w:rsidRDefault="00605F3C" w:rsidP="003A720D"/>
    <w:p w14:paraId="3FF92325" w14:textId="77777777" w:rsidR="00605F3C" w:rsidRDefault="00605F3C" w:rsidP="003A720D"/>
    <w:p w14:paraId="7CCC1A29" w14:textId="12861CD5" w:rsidR="00E248A9" w:rsidRPr="004B323D" w:rsidRDefault="00E248A9" w:rsidP="00E248A9">
      <w:pPr>
        <w:pStyle w:val="Ttulo1"/>
        <w:numPr>
          <w:ilvl w:val="0"/>
          <w:numId w:val="8"/>
        </w:numPr>
        <w:rPr>
          <w:color w:val="00B050"/>
          <w:lang w:val="es-CO"/>
        </w:rPr>
      </w:pPr>
      <w:bookmarkStart w:id="59" w:name="_Toc149309033"/>
      <w:bookmarkStart w:id="60" w:name="_Toc164071391"/>
      <w:r w:rsidRPr="004B323D">
        <w:rPr>
          <w:color w:val="00B050"/>
          <w:lang w:val="es-CO"/>
        </w:rPr>
        <w:t>Área y consum</w:t>
      </w:r>
      <w:r w:rsidR="00E76FFB" w:rsidRPr="004B323D">
        <w:rPr>
          <w:color w:val="00B050"/>
          <w:lang w:val="es-CO"/>
        </w:rPr>
        <w:t>o</w:t>
      </w:r>
      <w:r w:rsidRPr="004B323D">
        <w:rPr>
          <w:color w:val="00B050"/>
          <w:lang w:val="es-CO"/>
        </w:rPr>
        <w:t xml:space="preserve"> de energía</w:t>
      </w:r>
      <w:bookmarkEnd w:id="59"/>
      <w:r w:rsidR="00051309">
        <w:rPr>
          <w:color w:val="00B050"/>
          <w:lang w:val="es-CO"/>
        </w:rPr>
        <w:t xml:space="preserve"> eléctrica</w:t>
      </w:r>
      <w:bookmarkEnd w:id="60"/>
    </w:p>
    <w:p w14:paraId="6F3856D2" w14:textId="607ED1F9" w:rsidR="00E52FEE" w:rsidRPr="004B323D" w:rsidRDefault="00C426B3" w:rsidP="00C426B3">
      <w:pPr>
        <w:pStyle w:val="Ttulo2"/>
        <w:numPr>
          <w:ilvl w:val="1"/>
          <w:numId w:val="8"/>
        </w:numPr>
        <w:rPr>
          <w:color w:val="000000" w:themeColor="text1"/>
        </w:rPr>
      </w:pPr>
      <w:bookmarkStart w:id="61" w:name="_Toc149309034"/>
      <w:bookmarkStart w:id="62" w:name="_Toc164071392"/>
      <w:r w:rsidRPr="004B323D">
        <w:rPr>
          <w:color w:val="000000" w:themeColor="text1"/>
        </w:rPr>
        <w:t>Área</w:t>
      </w:r>
      <w:bookmarkEnd w:id="61"/>
      <w:bookmarkEnd w:id="62"/>
    </w:p>
    <w:p w14:paraId="2DE67E21" w14:textId="00213281" w:rsidR="000C6897" w:rsidRPr="006D5AE7" w:rsidRDefault="00BD6987" w:rsidP="00C426B3">
      <w:r>
        <w:t>Durante</w:t>
      </w:r>
      <w:r w:rsidR="00C426B3" w:rsidRPr="004B323D">
        <w:t xml:space="preserve"> el recorrido de inspección </w:t>
      </w:r>
      <w:r w:rsidR="009A3E7C">
        <w:t xml:space="preserve">se evaluaron todas las posibles áreas para la instalación de los paneles solares </w:t>
      </w:r>
      <w:r w:rsidR="0094798A">
        <w:t xml:space="preserve">y </w:t>
      </w:r>
      <w:r w:rsidR="00FD2720">
        <w:t xml:space="preserve">se </w:t>
      </w:r>
      <w:r w:rsidR="0094798A">
        <w:t>descartar</w:t>
      </w:r>
      <w:r w:rsidR="0085006C">
        <w:t>on</w:t>
      </w:r>
      <w:r w:rsidR="0094798A">
        <w:t xml:space="preserve"> aquellas con </w:t>
      </w:r>
      <w:r w:rsidR="00C426B3" w:rsidRPr="004B323D">
        <w:t>obstáculos</w:t>
      </w:r>
      <w:r w:rsidR="004A68A7" w:rsidRPr="004B323D">
        <w:t xml:space="preserve"> </w:t>
      </w:r>
      <w:r w:rsidR="004A68A7" w:rsidRPr="006D5AE7">
        <w:t xml:space="preserve">significativos, </w:t>
      </w:r>
      <w:r w:rsidR="00C426B3" w:rsidRPr="006D5AE7">
        <w:t>proyecciones de sombras</w:t>
      </w:r>
      <w:r w:rsidR="004A68A7" w:rsidRPr="006D5AE7">
        <w:t xml:space="preserve"> y </w:t>
      </w:r>
      <w:r w:rsidR="00F05641" w:rsidRPr="006D5AE7">
        <w:t xml:space="preserve">en mal </w:t>
      </w:r>
      <w:r w:rsidR="004A68A7" w:rsidRPr="006D5AE7">
        <w:t>estado</w:t>
      </w:r>
      <w:r w:rsidR="00E129CC" w:rsidRPr="006D5AE7">
        <w:t>.</w:t>
      </w:r>
    </w:p>
    <w:p w14:paraId="4316FCFE" w14:textId="7B41ABB4" w:rsidR="004A68A7" w:rsidRPr="00E41C93" w:rsidRDefault="0001185C" w:rsidP="00C426B3">
      <w:r w:rsidRPr="006D5AE7">
        <w:t xml:space="preserve">En </w:t>
      </w:r>
      <w:r w:rsidR="004A68A7" w:rsidRPr="006D5AE7">
        <w:t xml:space="preserve">la </w:t>
      </w:r>
      <w:r w:rsidR="00CE0966" w:rsidRPr="006D5AE7">
        <w:fldChar w:fldCharType="begin"/>
      </w:r>
      <w:r w:rsidR="00CE0966" w:rsidRPr="006D5AE7">
        <w:instrText xml:space="preserve"> REF _Ref153207974 \h </w:instrText>
      </w:r>
      <w:r w:rsidR="006D5AE7">
        <w:instrText xml:space="preserve"> \* MERGEFORMAT </w:instrText>
      </w:r>
      <w:r w:rsidR="00CE0966" w:rsidRPr="006D5AE7">
        <w:fldChar w:fldCharType="separate"/>
      </w:r>
      <w:r w:rsidR="00CE0966" w:rsidRPr="006D5AE7">
        <w:rPr>
          <w:color w:val="000000" w:themeColor="text1"/>
        </w:rPr>
        <w:t xml:space="preserve">Ilustración </w:t>
      </w:r>
      <w:r w:rsidR="00CE0966" w:rsidRPr="006D5AE7">
        <w:rPr>
          <w:noProof/>
          <w:color w:val="000000" w:themeColor="text1"/>
        </w:rPr>
        <w:t>1</w:t>
      </w:r>
      <w:r w:rsidR="00CE0966" w:rsidRPr="006D5AE7">
        <w:fldChar w:fldCharType="end"/>
      </w:r>
      <w:r w:rsidR="00CE0966" w:rsidRPr="006D5AE7">
        <w:t xml:space="preserve"> s</w:t>
      </w:r>
      <w:r w:rsidR="00E129CC" w:rsidRPr="006D5AE7">
        <w:t xml:space="preserve">e </w:t>
      </w:r>
      <w:r w:rsidRPr="006D5AE7">
        <w:t xml:space="preserve">muestra </w:t>
      </w:r>
      <w:r w:rsidR="00647575" w:rsidRPr="006D5AE7">
        <w:t xml:space="preserve">una vista aérea </w:t>
      </w:r>
      <w:r w:rsidR="00FB39B7">
        <w:t xml:space="preserve">para </w:t>
      </w:r>
      <w:r w:rsidR="00E129CC" w:rsidRPr="004B323D">
        <w:t>toda la edificación</w:t>
      </w:r>
      <w:r w:rsidR="003A3B40">
        <w:t xml:space="preserve"> con </w:t>
      </w:r>
      <w:r w:rsidR="000C6897" w:rsidRPr="004B323D">
        <w:t>los bloques que la conforman</w:t>
      </w:r>
      <w:r w:rsidR="003A3B40">
        <w:t>.</w:t>
      </w:r>
      <w:r w:rsidR="000C6897" w:rsidRPr="004B323D">
        <w:t xml:space="preserve"> </w:t>
      </w:r>
      <w:r w:rsidR="003A3B40">
        <w:t xml:space="preserve">De estos, </w:t>
      </w:r>
      <w:r w:rsidR="00CE0966">
        <w:t>ambos</w:t>
      </w:r>
      <w:r w:rsidR="00841278">
        <w:t xml:space="preserve"> </w:t>
      </w:r>
      <w:r w:rsidR="00E129CC" w:rsidRPr="004B323D">
        <w:t xml:space="preserve">tienen área disponible </w:t>
      </w:r>
      <w:r w:rsidR="000C6897" w:rsidRPr="004B323D">
        <w:t>y viable para el desarrollo de un proyecto de generación solar fotovoltaica</w:t>
      </w:r>
      <w:r w:rsidR="00495AA9">
        <w:t>.</w:t>
      </w:r>
      <w:r w:rsidR="00CE0966">
        <w:t xml:space="preserve"> El </w:t>
      </w:r>
      <w:r w:rsidR="00E41C93">
        <w:t>total del área disponible es de 1.520 m</w:t>
      </w:r>
      <w:r w:rsidR="00E41C93" w:rsidRPr="00E41C93">
        <w:rPr>
          <w:vertAlign w:val="superscript"/>
        </w:rPr>
        <w:t>2</w:t>
      </w:r>
      <w:r w:rsidR="00E41C93">
        <w:t>.</w:t>
      </w:r>
    </w:p>
    <w:p w14:paraId="150CBFBB" w14:textId="2653B2A2" w:rsidR="00E248A9" w:rsidRPr="004B323D" w:rsidRDefault="00E248A9" w:rsidP="00E248A9"/>
    <w:p w14:paraId="57360E97" w14:textId="655D5740" w:rsidR="00CE0966" w:rsidRDefault="00F74B03" w:rsidP="00CE0966">
      <w:pPr>
        <w:keepNext/>
        <w:jc w:val="center"/>
      </w:pPr>
      <w:r>
        <w:rPr>
          <w:noProof/>
        </w:rPr>
        <mc:AlternateContent>
          <mc:Choice Requires="wps">
            <w:drawing>
              <wp:anchor distT="0" distB="0" distL="114300" distR="114300" simplePos="0" relativeHeight="251701248" behindDoc="0" locked="0" layoutInCell="1" allowOverlap="1" wp14:anchorId="20E193AA" wp14:editId="4634D092">
                <wp:simplePos x="0" y="0"/>
                <wp:positionH relativeFrom="column">
                  <wp:posOffset>2334316</wp:posOffset>
                </wp:positionH>
                <wp:positionV relativeFrom="paragraph">
                  <wp:posOffset>747989</wp:posOffset>
                </wp:positionV>
                <wp:extent cx="1132106" cy="224600"/>
                <wp:effectExtent l="0" t="247650" r="0" b="252095"/>
                <wp:wrapNone/>
                <wp:docPr id="1901011889" name="Rectángulo: esquinas redondeadas 1"/>
                <wp:cNvGraphicFramePr/>
                <a:graphic xmlns:a="http://schemas.openxmlformats.org/drawingml/2006/main">
                  <a:graphicData uri="http://schemas.microsoft.com/office/word/2010/wordprocessingShape">
                    <wps:wsp>
                      <wps:cNvSpPr/>
                      <wps:spPr>
                        <a:xfrm rot="19944901">
                          <a:off x="0" y="0"/>
                          <a:ext cx="1132106" cy="224600"/>
                        </a:xfrm>
                        <a:prstGeom prst="round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DCD756" id="Rectángulo: esquinas redondeadas 1" o:spid="_x0000_s1026" style="position:absolute;margin-left:183.8pt;margin-top:58.9pt;width:89.15pt;height:17.7pt;rotation:-1807809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" filled="f" strokecolor="#00b050" strokeweight="1.5pt">
                <v:stroke joinstyle="miter"/>
              </v:roundrect>
            </w:pict>
          </mc:Fallback>
        </mc:AlternateContent>
      </w:r>
      <w:r>
        <w:rPr>
          <w:noProof/>
        </w:rPr>
        <mc:AlternateContent>
          <mc:Choice Requires="wps">
            <w:drawing>
              <wp:anchor distT="0" distB="0" distL="114300" distR="114300" simplePos="0" relativeHeight="251699200" behindDoc="0" locked="0" layoutInCell="1" allowOverlap="1" wp14:anchorId="134588E6" wp14:editId="47FD8527">
                <wp:simplePos x="0" y="0"/>
                <wp:positionH relativeFrom="column">
                  <wp:posOffset>2513341</wp:posOffset>
                </wp:positionH>
                <wp:positionV relativeFrom="paragraph">
                  <wp:posOffset>2282041</wp:posOffset>
                </wp:positionV>
                <wp:extent cx="944622" cy="169138"/>
                <wp:effectExtent l="0" t="209550" r="0" b="212090"/>
                <wp:wrapNone/>
                <wp:docPr id="580575291" name="Rectángulo: esquinas redondeadas 1"/>
                <wp:cNvGraphicFramePr/>
                <a:graphic xmlns:a="http://schemas.openxmlformats.org/drawingml/2006/main">
                  <a:graphicData uri="http://schemas.microsoft.com/office/word/2010/wordprocessingShape">
                    <wps:wsp>
                      <wps:cNvSpPr/>
                      <wps:spPr>
                        <a:xfrm rot="19944901">
                          <a:off x="0" y="0"/>
                          <a:ext cx="944622" cy="169138"/>
                        </a:xfrm>
                        <a:prstGeom prst="round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379C634" id="Rectángulo: esquinas redondeadas 1" o:spid="_x0000_s1026" style="position:absolute;margin-left:197.9pt;margin-top:179.7pt;width:74.4pt;height:13.3pt;rotation:-1807809fd;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" filled="f" strokecolor="#00b050" strokeweight="1.5pt">
                <v:stroke joinstyle="miter"/>
              </v:roundrect>
            </w:pict>
          </mc:Fallback>
        </mc:AlternateContent>
      </w:r>
      <w:r>
        <w:rPr>
          <w:noProof/>
        </w:rPr>
        <mc:AlternateContent>
          <mc:Choice Requires="wps">
            <w:drawing>
              <wp:anchor distT="0" distB="0" distL="114300" distR="114300" simplePos="0" relativeHeight="251697152" behindDoc="0" locked="0" layoutInCell="1" allowOverlap="1" wp14:anchorId="0EC6A619" wp14:editId="06AE576A">
                <wp:simplePos x="0" y="0"/>
                <wp:positionH relativeFrom="column">
                  <wp:posOffset>4006374</wp:posOffset>
                </wp:positionH>
                <wp:positionV relativeFrom="paragraph">
                  <wp:posOffset>2462185</wp:posOffset>
                </wp:positionV>
                <wp:extent cx="322418" cy="169138"/>
                <wp:effectExtent l="38100" t="76200" r="1905" b="78740"/>
                <wp:wrapNone/>
                <wp:docPr id="918910734" name="Rectángulo: esquinas redondeadas 1"/>
                <wp:cNvGraphicFramePr/>
                <a:graphic xmlns:a="http://schemas.openxmlformats.org/drawingml/2006/main">
                  <a:graphicData uri="http://schemas.microsoft.com/office/word/2010/wordprocessingShape">
                    <wps:wsp>
                      <wps:cNvSpPr/>
                      <wps:spPr>
                        <a:xfrm rot="19944901">
                          <a:off x="0" y="0"/>
                          <a:ext cx="322418" cy="169138"/>
                        </a:xfrm>
                        <a:prstGeom prst="round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DADB921" id="Rectángulo: esquinas redondeadas 1" o:spid="_x0000_s1026" style="position:absolute;margin-left:315.45pt;margin-top:193.85pt;width:25.4pt;height:13.3pt;rotation:-1807809fd;z-index:251697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" filled="f" strokecolor="#00b050" strokeweight="1.5pt">
                <v:stroke joinstyle="miter"/>
              </v:roundrect>
            </w:pict>
          </mc:Fallback>
        </mc:AlternateContent>
      </w:r>
      <w:r>
        <w:rPr>
          <w:noProof/>
        </w:rPr>
        <mc:AlternateContent>
          <mc:Choice Requires="wps">
            <w:drawing>
              <wp:anchor distT="0" distB="0" distL="114300" distR="114300" simplePos="0" relativeHeight="251695104" behindDoc="0" locked="0" layoutInCell="1" allowOverlap="1" wp14:anchorId="32404587" wp14:editId="30549191">
                <wp:simplePos x="0" y="0"/>
                <wp:positionH relativeFrom="column">
                  <wp:posOffset>4175481</wp:posOffset>
                </wp:positionH>
                <wp:positionV relativeFrom="paragraph">
                  <wp:posOffset>2745739</wp:posOffset>
                </wp:positionV>
                <wp:extent cx="322418" cy="169138"/>
                <wp:effectExtent l="38100" t="76200" r="1905" b="78740"/>
                <wp:wrapNone/>
                <wp:docPr id="302593278" name="Rectángulo: esquinas redondeadas 1"/>
                <wp:cNvGraphicFramePr/>
                <a:graphic xmlns:a="http://schemas.openxmlformats.org/drawingml/2006/main">
                  <a:graphicData uri="http://schemas.microsoft.com/office/word/2010/wordprocessingShape">
                    <wps:wsp>
                      <wps:cNvSpPr/>
                      <wps:spPr>
                        <a:xfrm rot="19944901">
                          <a:off x="0" y="0"/>
                          <a:ext cx="322418" cy="169138"/>
                        </a:xfrm>
                        <a:prstGeom prst="round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F7ED069" id="Rectángulo: esquinas redondeadas 1" o:spid="_x0000_s1026" style="position:absolute;margin-left:328.8pt;margin-top:216.2pt;width:25.4pt;height:13.3pt;rotation:-1807809fd;z-index:251695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" filled="f" strokecolor="#00b050" strokeweight="1.5pt">
                <v:stroke joinstyle="miter"/>
              </v:roundrect>
            </w:pict>
          </mc:Fallback>
        </mc:AlternateContent>
      </w:r>
      <w:r w:rsidR="00CE0966" w:rsidRPr="00CE0966">
        <w:rPr>
          <w:noProof/>
        </w:rPr>
        <w:drawing>
          <wp:inline distT="0" distB="0" distL="0" distR="0" wp14:anchorId="1CC3DE91" wp14:editId="47EF3A77">
            <wp:extent cx="3886742" cy="3724795"/>
            <wp:effectExtent l="0" t="0" r="0" b="9525"/>
            <wp:docPr id="2880301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30125" name=""/>
                    <pic:cNvPicPr/>
                  </pic:nvPicPr>
                  <pic:blipFill>
                    <a:blip r:embed="rId17"/>
                    <a:stretch>
                      <a:fillRect/>
                    </a:stretch>
                  </pic:blipFill>
                  <pic:spPr>
                    <a:xfrm>
                      <a:off x="0" y="0"/>
                      <a:ext cx="3886742" cy="3724795"/>
                    </a:xfrm>
                    <a:prstGeom prst="rect">
                      <a:avLst/>
                    </a:prstGeom>
                  </pic:spPr>
                </pic:pic>
              </a:graphicData>
            </a:graphic>
          </wp:inline>
        </w:drawing>
      </w:r>
    </w:p>
    <w:p w14:paraId="1DE4227E" w14:textId="7EF8F30B" w:rsidR="004A68A7" w:rsidRDefault="00CE0966" w:rsidP="00CE0966">
      <w:pPr>
        <w:pStyle w:val="Descripcin"/>
        <w:jc w:val="center"/>
        <w:rPr>
          <w:noProof/>
          <w:color w:val="000000" w:themeColor="text1"/>
        </w:rPr>
      </w:pPr>
      <w:bookmarkStart w:id="63" w:name="_Ref153207974"/>
      <w:bookmarkStart w:id="64" w:name="_Toc153894552"/>
      <w:r w:rsidRPr="00CE0966">
        <w:rPr>
          <w:color w:val="000000" w:themeColor="text1"/>
        </w:rPr>
        <w:t xml:space="preserve">Ilustración </w:t>
      </w:r>
      <w:r w:rsidRPr="00CE0966">
        <w:rPr>
          <w:color w:val="000000" w:themeColor="text1"/>
        </w:rPr>
        <w:fldChar w:fldCharType="begin"/>
      </w:r>
      <w:r w:rsidRPr="00CE0966">
        <w:rPr>
          <w:color w:val="000000" w:themeColor="text1"/>
        </w:rPr>
        <w:instrText xml:space="preserve"> SEQ Ilustración \* ARABIC </w:instrText>
      </w:r>
      <w:r w:rsidRPr="00CE0966">
        <w:rPr>
          <w:color w:val="000000" w:themeColor="text1"/>
        </w:rPr>
        <w:fldChar w:fldCharType="separate"/>
      </w:r>
      <w:r w:rsidR="00B5136B">
        <w:rPr>
          <w:noProof/>
          <w:color w:val="000000" w:themeColor="text1"/>
        </w:rPr>
        <w:t>1</w:t>
      </w:r>
      <w:r w:rsidRPr="00CE0966">
        <w:rPr>
          <w:color w:val="000000" w:themeColor="text1"/>
        </w:rPr>
        <w:fldChar w:fldCharType="end"/>
      </w:r>
      <w:bookmarkEnd w:id="63"/>
      <w:r w:rsidRPr="00CE0966">
        <w:rPr>
          <w:color w:val="000000" w:themeColor="text1"/>
        </w:rPr>
        <w:t>.  Vista área de la Universidad</w:t>
      </w:r>
      <w:r w:rsidRPr="00CE0966">
        <w:rPr>
          <w:noProof/>
          <w:color w:val="000000" w:themeColor="text1"/>
        </w:rPr>
        <w:t xml:space="preserve"> Distrital</w:t>
      </w:r>
      <w:bookmarkEnd w:id="64"/>
    </w:p>
    <w:p w14:paraId="570E94A4" w14:textId="77777777" w:rsidR="00F74B03" w:rsidRPr="00C638D6" w:rsidRDefault="00F74B03" w:rsidP="00F74B03">
      <w:pPr>
        <w:jc w:val="center"/>
        <w:rPr>
          <w:sz w:val="18"/>
          <w:szCs w:val="18"/>
        </w:rPr>
      </w:pPr>
      <w:r w:rsidRPr="00C638D6">
        <w:rPr>
          <w:sz w:val="18"/>
          <w:szCs w:val="18"/>
        </w:rPr>
        <w:t>Fuente: Elaboración propia a partir de Google Maps</w:t>
      </w:r>
    </w:p>
    <w:p w14:paraId="0B65AF9B" w14:textId="77777777" w:rsidR="00F74B03" w:rsidRPr="00F74B03" w:rsidRDefault="00F74B03" w:rsidP="00F74B03"/>
    <w:p w14:paraId="6713FF66" w14:textId="1B1FDF13" w:rsidR="00E02956" w:rsidRPr="00E02956" w:rsidRDefault="00BC23D3" w:rsidP="00E02956">
      <w:pPr>
        <w:pStyle w:val="Ttulo2"/>
        <w:numPr>
          <w:ilvl w:val="1"/>
          <w:numId w:val="8"/>
        </w:numPr>
        <w:rPr>
          <w:color w:val="000000" w:themeColor="text1"/>
        </w:rPr>
      </w:pPr>
      <w:bookmarkStart w:id="65" w:name="_Toc149309035"/>
      <w:bookmarkStart w:id="66" w:name="_Toc164071393"/>
      <w:r>
        <w:rPr>
          <w:color w:val="000000" w:themeColor="text1"/>
        </w:rPr>
        <w:t>Consumos</w:t>
      </w:r>
      <w:bookmarkStart w:id="67" w:name="_Toc149309036"/>
      <w:bookmarkEnd w:id="65"/>
      <w:bookmarkEnd w:id="66"/>
    </w:p>
    <w:p w14:paraId="224BF6CD" w14:textId="33A686A9" w:rsidR="00E02956" w:rsidRDefault="00E02956" w:rsidP="00E02956">
      <w:r>
        <w:t>En el estudio realizado con analizador de red para la edificación,</w:t>
      </w:r>
      <w:bookmarkStart w:id="68" w:name="_Hlk150087885"/>
      <w:r>
        <w:t xml:space="preserve"> la información obtenida es una matriz de consumo horaria de la frontera comercial con el cual se calculó el promedio y se presenta en la </w:t>
      </w:r>
      <w:r w:rsidR="00FE7317">
        <w:fldChar w:fldCharType="begin"/>
      </w:r>
      <w:r w:rsidR="00FE7317">
        <w:instrText xml:space="preserve"> REF _Ref153610679 \h </w:instrText>
      </w:r>
      <w:r w:rsidR="00FE7317">
        <w:fldChar w:fldCharType="separate"/>
      </w:r>
      <w:r w:rsidR="00FE7317" w:rsidRPr="00FE7317">
        <w:rPr>
          <w:color w:val="000000" w:themeColor="text1"/>
        </w:rPr>
        <w:t xml:space="preserve">Ilustración </w:t>
      </w:r>
      <w:r w:rsidR="00FE7317" w:rsidRPr="00FE7317">
        <w:rPr>
          <w:noProof/>
          <w:color w:val="000000" w:themeColor="text1"/>
        </w:rPr>
        <w:t>2</w:t>
      </w:r>
      <w:r w:rsidR="00FE7317">
        <w:fldChar w:fldCharType="end"/>
      </w:r>
      <w:r>
        <w:t>.</w:t>
      </w:r>
    </w:p>
    <w:bookmarkEnd w:id="68"/>
    <w:p w14:paraId="5747E37F" w14:textId="1239A9FE" w:rsidR="00E02956" w:rsidRDefault="00E02956" w:rsidP="00E02956">
      <w:r>
        <w:lastRenderedPageBreak/>
        <w:t xml:space="preserve">El análisis de la información obtenida permite calcular el consumo promedio por hora en </w:t>
      </w:r>
      <w:r w:rsidR="00FE7317">
        <w:t>108</w:t>
      </w:r>
      <w:r>
        <w:t xml:space="preserve"> kilovatios en el periodo de 9:00 a 17:00</w:t>
      </w:r>
      <w:r w:rsidRPr="00E02956">
        <w:t xml:space="preserve"> </w:t>
      </w:r>
      <w:r>
        <w:t xml:space="preserve">horas, mensual en </w:t>
      </w:r>
      <w:r w:rsidR="00FE7317">
        <w:t>70</w:t>
      </w:r>
      <w:r>
        <w:t xml:space="preserve">.000 kilovatios hora por mes basados en el reporte proporcionado por la entidad y un consumo anual promedio de </w:t>
      </w:r>
      <w:r w:rsidR="00FE7317">
        <w:t>84</w:t>
      </w:r>
      <w:r>
        <w:t>0.000 kilovatios hora.</w:t>
      </w:r>
    </w:p>
    <w:p w14:paraId="15F0A247" w14:textId="77777777" w:rsidR="00E02956" w:rsidRPr="00E02956" w:rsidRDefault="00E02956" w:rsidP="00E02956"/>
    <w:p w14:paraId="56DB604C" w14:textId="77777777" w:rsidR="00FE7317" w:rsidRDefault="00FE7317" w:rsidP="00FE7317">
      <w:pPr>
        <w:keepNext/>
        <w:jc w:val="center"/>
      </w:pPr>
      <w:r>
        <w:rPr>
          <w:noProof/>
        </w:rPr>
        <w:drawing>
          <wp:inline distT="0" distB="0" distL="0" distR="0" wp14:anchorId="6FB7BEFE" wp14:editId="47BAE93C">
            <wp:extent cx="5343525" cy="4829175"/>
            <wp:effectExtent l="0" t="0" r="9525" b="9525"/>
            <wp:docPr id="1804119699" name="Gráfico 1">
              <a:extLst xmlns:a="http://schemas.openxmlformats.org/drawingml/2006/main">
                <a:ext uri="{FF2B5EF4-FFF2-40B4-BE49-F238E27FC236}">
                  <a16:creationId xmlns:a16="http://schemas.microsoft.com/office/drawing/2014/main" id="{C9D86E74-75F0-49A5-8451-B3E1A79A39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401F7AC" w14:textId="6C9A8240" w:rsidR="00E02956" w:rsidRPr="00F66FE4" w:rsidRDefault="00FE7317" w:rsidP="00FE7317">
      <w:pPr>
        <w:jc w:val="center"/>
        <w:rPr>
          <w:sz w:val="18"/>
          <w:szCs w:val="18"/>
        </w:rPr>
      </w:pPr>
      <w:bookmarkStart w:id="69" w:name="_Ref153610679"/>
      <w:bookmarkStart w:id="70" w:name="_Toc153894553"/>
      <w:r w:rsidRPr="00F66FE4">
        <w:rPr>
          <w:color w:val="000000" w:themeColor="text1"/>
          <w:sz w:val="18"/>
          <w:szCs w:val="18"/>
        </w:rPr>
        <w:t xml:space="preserve">Ilustración </w:t>
      </w:r>
      <w:r w:rsidRPr="00F66FE4">
        <w:rPr>
          <w:color w:val="000000" w:themeColor="text1"/>
          <w:sz w:val="18"/>
          <w:szCs w:val="18"/>
        </w:rPr>
        <w:fldChar w:fldCharType="begin"/>
      </w:r>
      <w:r w:rsidRPr="00F66FE4">
        <w:rPr>
          <w:color w:val="000000" w:themeColor="text1"/>
          <w:sz w:val="18"/>
          <w:szCs w:val="18"/>
        </w:rPr>
        <w:instrText xml:space="preserve"> SEQ Ilustración \* ARABIC </w:instrText>
      </w:r>
      <w:r w:rsidRPr="00F66FE4">
        <w:rPr>
          <w:color w:val="000000" w:themeColor="text1"/>
          <w:sz w:val="18"/>
          <w:szCs w:val="18"/>
        </w:rPr>
        <w:fldChar w:fldCharType="separate"/>
      </w:r>
      <w:r w:rsidR="00B5136B" w:rsidRPr="00F66FE4">
        <w:rPr>
          <w:noProof/>
          <w:color w:val="000000" w:themeColor="text1"/>
          <w:sz w:val="18"/>
          <w:szCs w:val="18"/>
        </w:rPr>
        <w:t>2</w:t>
      </w:r>
      <w:r w:rsidRPr="00F66FE4">
        <w:rPr>
          <w:color w:val="000000" w:themeColor="text1"/>
          <w:sz w:val="18"/>
          <w:szCs w:val="18"/>
        </w:rPr>
        <w:fldChar w:fldCharType="end"/>
      </w:r>
      <w:bookmarkEnd w:id="69"/>
      <w:r w:rsidRPr="00F66FE4">
        <w:rPr>
          <w:color w:val="000000" w:themeColor="text1"/>
          <w:sz w:val="18"/>
          <w:szCs w:val="18"/>
        </w:rPr>
        <w:t>. Consumo promedio por hora de la Universidad Distrital</w:t>
      </w:r>
      <w:bookmarkEnd w:id="70"/>
    </w:p>
    <w:p w14:paraId="5AADF9FF" w14:textId="77777777" w:rsidR="00091E2D" w:rsidRPr="00753AEA" w:rsidRDefault="00091E2D" w:rsidP="00091E2D">
      <w:pPr>
        <w:jc w:val="center"/>
        <w:rPr>
          <w:sz w:val="18"/>
          <w:szCs w:val="18"/>
        </w:rPr>
      </w:pPr>
      <w:r w:rsidRPr="00753AEA">
        <w:rPr>
          <w:sz w:val="18"/>
          <w:szCs w:val="18"/>
        </w:rPr>
        <w:t>Fuente: Elaboración propia</w:t>
      </w:r>
    </w:p>
    <w:p w14:paraId="598082F8" w14:textId="77777777" w:rsidR="00FE7317" w:rsidRPr="00FE7317" w:rsidRDefault="00FE7317" w:rsidP="00FE7317"/>
    <w:p w14:paraId="78DFEC76" w14:textId="77777777" w:rsidR="00FE7317" w:rsidRPr="00FE7317" w:rsidRDefault="00FE7317" w:rsidP="00FE7317"/>
    <w:p w14:paraId="59A70B51" w14:textId="77777777" w:rsidR="00FE7317" w:rsidRDefault="00FE7317" w:rsidP="00FE7317"/>
    <w:p w14:paraId="1C9A75E6" w14:textId="77777777" w:rsidR="00FE7317" w:rsidRPr="00FE7317" w:rsidRDefault="00FE7317" w:rsidP="00FE7317"/>
    <w:p w14:paraId="3408B6DF" w14:textId="77777777" w:rsidR="00FE7317" w:rsidRPr="00FE7317" w:rsidRDefault="00FE7317" w:rsidP="00FE7317"/>
    <w:p w14:paraId="7939CD95" w14:textId="00B4FF8B" w:rsidR="00E248A9" w:rsidRDefault="00E248A9" w:rsidP="00E248A9">
      <w:pPr>
        <w:pStyle w:val="Ttulo1"/>
        <w:numPr>
          <w:ilvl w:val="0"/>
          <w:numId w:val="8"/>
        </w:numPr>
        <w:rPr>
          <w:color w:val="00B050"/>
          <w:lang w:val="es-CO"/>
        </w:rPr>
      </w:pPr>
      <w:bookmarkStart w:id="71" w:name="_Toc164071394"/>
      <w:r w:rsidRPr="004B323D">
        <w:rPr>
          <w:color w:val="00B050"/>
          <w:lang w:val="es-CO"/>
        </w:rPr>
        <w:lastRenderedPageBreak/>
        <w:t>Diseño solar fotovoltaico</w:t>
      </w:r>
      <w:bookmarkEnd w:id="67"/>
      <w:bookmarkEnd w:id="71"/>
    </w:p>
    <w:p w14:paraId="5344F897" w14:textId="593C9C96" w:rsidR="00BC23D3" w:rsidRPr="00BC23D3" w:rsidRDefault="00BC23D3" w:rsidP="00BC23D3">
      <w:pPr>
        <w:pStyle w:val="Ttulo2"/>
        <w:numPr>
          <w:ilvl w:val="1"/>
          <w:numId w:val="8"/>
        </w:numPr>
        <w:rPr>
          <w:color w:val="000000" w:themeColor="text1"/>
        </w:rPr>
      </w:pPr>
      <w:bookmarkStart w:id="72" w:name="_Toc149309037"/>
      <w:bookmarkStart w:id="73" w:name="_Toc164071395"/>
      <w:r>
        <w:rPr>
          <w:color w:val="000000" w:themeColor="text1"/>
        </w:rPr>
        <w:t>Preliminares</w:t>
      </w:r>
      <w:bookmarkEnd w:id="72"/>
      <w:bookmarkEnd w:id="73"/>
    </w:p>
    <w:p w14:paraId="318B4983" w14:textId="1ABEA471" w:rsidR="00362BB6" w:rsidRDefault="00FD2720" w:rsidP="00E248A9">
      <w:r>
        <w:t>La propuesta</w:t>
      </w:r>
      <w:r w:rsidR="004B323D" w:rsidRPr="004B323D">
        <w:t xml:space="preserve"> </w:t>
      </w:r>
      <w:r>
        <w:t xml:space="preserve">para el SFV </w:t>
      </w:r>
      <w:r w:rsidR="004B323D">
        <w:t xml:space="preserve">se desarrolla </w:t>
      </w:r>
      <w:r>
        <w:t xml:space="preserve">apoyándose en </w:t>
      </w:r>
      <w:r w:rsidR="004B323D">
        <w:t xml:space="preserve">el software Helioscope, el cual se </w:t>
      </w:r>
      <w:r w:rsidR="00C63CBD">
        <w:t>parametrizó</w:t>
      </w:r>
      <w:r w:rsidR="004B323D">
        <w:t xml:space="preserve"> con los datos meteorológicos de la ciudad de Bogotá</w:t>
      </w:r>
      <w:r w:rsidR="00417869">
        <w:t xml:space="preserve"> a través de la plataforma</w:t>
      </w:r>
      <w:r w:rsidR="00C63CBD">
        <w:t xml:space="preserve"> en línea</w:t>
      </w:r>
      <w:r w:rsidR="00417869">
        <w:t xml:space="preserve"> </w:t>
      </w:r>
      <w:r w:rsidR="00A62E30">
        <w:t>M</w:t>
      </w:r>
      <w:r w:rsidR="00417869">
        <w:t>eteonorm.</w:t>
      </w:r>
      <w:r w:rsidR="004B323D">
        <w:t xml:space="preserve"> </w:t>
      </w:r>
    </w:p>
    <w:p w14:paraId="708A40B9" w14:textId="52D9D2B8" w:rsidR="00A05A48" w:rsidRDefault="00FD2720" w:rsidP="00E248A9">
      <w:r>
        <w:t>S</w:t>
      </w:r>
      <w:r w:rsidR="00A05A48" w:rsidRPr="00A05A48">
        <w:t>e selecciona</w:t>
      </w:r>
      <w:r>
        <w:t xml:space="preserve">ron </w:t>
      </w:r>
      <w:r w:rsidR="00A05A48" w:rsidRPr="00A05A48">
        <w:t xml:space="preserve">equipos comerciales que cuentan con aprobación técnica para Colombia y que cumplen con las normativas eléctricas vigentes. Además, se eligen </w:t>
      </w:r>
      <w:r w:rsidR="00FA4AC7">
        <w:t xml:space="preserve">marcas </w:t>
      </w:r>
      <w:r w:rsidR="007A6EDA">
        <w:t xml:space="preserve">de paneles solares </w:t>
      </w:r>
      <w:r w:rsidR="00745D4B">
        <w:t xml:space="preserve">de fabricantes </w:t>
      </w:r>
      <w:r w:rsidR="00A05A48" w:rsidRPr="00A05A48">
        <w:t>que pertenecen a la clasificación Tier 1</w:t>
      </w:r>
      <w:r>
        <w:t>. E</w:t>
      </w:r>
      <w:r w:rsidR="00605F3C">
        <w:t>sta</w:t>
      </w:r>
      <w:r w:rsidR="00A05A48" w:rsidRPr="00A05A48">
        <w:t xml:space="preserve"> es una lista establecida por Bloomberg New Energy Finance (BNEF) que evalúa a las compañías según el suministro realizado en al menos 6 proyectos de más de 1,5 MWp, la bancarización con que lo realizan, la responsabilidad social y el tiempo de permanencia en el mercado.</w:t>
      </w:r>
      <w:r>
        <w:t xml:space="preserve"> Esto garantiza que los paneles son fabricados por una empresa con </w:t>
      </w:r>
      <w:r w:rsidRPr="00FD2720">
        <w:t>credibilidad bancaria y/o estabilidad financiera</w:t>
      </w:r>
      <w:r>
        <w:t xml:space="preserve"> para responder antes posibles reclamos de garantía y además fabrica equipos de calidad y confiables</w:t>
      </w:r>
      <w:r w:rsidR="00CD740D">
        <w:t xml:space="preserve"> durante el tiempo de vida útil estimado</w:t>
      </w:r>
      <w:r>
        <w:t>.</w:t>
      </w:r>
    </w:p>
    <w:p w14:paraId="0AEBEBCE" w14:textId="616E4810" w:rsidR="002A6775" w:rsidRDefault="0032322F" w:rsidP="00C8037A">
      <w:r>
        <w:t xml:space="preserve">En el software </w:t>
      </w:r>
      <w:r w:rsidR="00C17FED">
        <w:t>de diseño</w:t>
      </w:r>
      <w:r w:rsidR="00265A14">
        <w:t xml:space="preserve"> Helioscope</w:t>
      </w:r>
      <w:r w:rsidR="00C17FED">
        <w:t xml:space="preserve"> </w:t>
      </w:r>
      <w:r>
        <w:t>se delinea</w:t>
      </w:r>
      <w:r w:rsidR="000A2412">
        <w:t>n</w:t>
      </w:r>
      <w:r>
        <w:t xml:space="preserve"> las áreas </w:t>
      </w:r>
      <w:r w:rsidR="00CD740D">
        <w:t xml:space="preserve">disponibles </w:t>
      </w:r>
      <w:r>
        <w:t xml:space="preserve">evaluadas en el recorrido de inspección, teniendo en cuenta los obstáculos </w:t>
      </w:r>
      <w:r w:rsidR="00560051">
        <w:t>identificados</w:t>
      </w:r>
      <w:r w:rsidR="00C75C98">
        <w:t>.</w:t>
      </w:r>
      <w:r>
        <w:t xml:space="preserve"> </w:t>
      </w:r>
      <w:r w:rsidR="00C75C98">
        <w:t>S</w:t>
      </w:r>
      <w:r>
        <w:t xml:space="preserve">e selecciona la potencia del panel </w:t>
      </w:r>
      <w:r w:rsidR="00C75C98">
        <w:t xml:space="preserve">solar </w:t>
      </w:r>
      <w:r w:rsidR="002102F1">
        <w:t>propuesto en el diseño</w:t>
      </w:r>
      <w:r>
        <w:t xml:space="preserve">, </w:t>
      </w:r>
      <w:r w:rsidR="00594F29">
        <w:t xml:space="preserve">así como </w:t>
      </w:r>
      <w:r>
        <w:t>la orientación</w:t>
      </w:r>
      <w:r w:rsidR="008D115F">
        <w:t xml:space="preserve"> y</w:t>
      </w:r>
      <w:r>
        <w:t xml:space="preserve"> el espaciamiento entre </w:t>
      </w:r>
      <w:r w:rsidR="00044046">
        <w:t>ellos</w:t>
      </w:r>
      <w:r w:rsidR="00F426E6">
        <w:t>.</w:t>
      </w:r>
      <w:r>
        <w:t xml:space="preserve"> </w:t>
      </w:r>
      <w:r w:rsidR="00F426E6">
        <w:t xml:space="preserve">Se definen </w:t>
      </w:r>
      <w:r>
        <w:t xml:space="preserve">los caminos para </w:t>
      </w:r>
      <w:r w:rsidR="00044046">
        <w:t xml:space="preserve">el </w:t>
      </w:r>
      <w:r>
        <w:t xml:space="preserve">mantenimiento y las tolerancias en los bordes perimetrales. </w:t>
      </w:r>
      <w:r w:rsidR="00265A14">
        <w:t>P</w:t>
      </w:r>
      <w:r w:rsidR="00044046">
        <w:t>or último,</w:t>
      </w:r>
      <w:r w:rsidR="00D52A53">
        <w:t xml:space="preserve"> </w:t>
      </w:r>
      <w:r w:rsidR="001C2668">
        <w:t xml:space="preserve">se seleccionan </w:t>
      </w:r>
      <w:r>
        <w:t xml:space="preserve">los inversores </w:t>
      </w:r>
      <w:r w:rsidR="001C2668">
        <w:t>solares requeridos</w:t>
      </w:r>
      <w:r w:rsidR="00B95E87">
        <w:t xml:space="preserve">. </w:t>
      </w:r>
      <w:r w:rsidR="00534754">
        <w:t>L</w:t>
      </w:r>
      <w:r w:rsidR="00B95E87">
        <w:t xml:space="preserve">a </w:t>
      </w:r>
      <w:r w:rsidR="00C8037A">
        <w:fldChar w:fldCharType="begin"/>
      </w:r>
      <w:r w:rsidR="00C8037A">
        <w:instrText xml:space="preserve"> REF _Ref153610923 \h </w:instrText>
      </w:r>
      <w:r w:rsidR="00C8037A">
        <w:fldChar w:fldCharType="separate"/>
      </w:r>
      <w:r w:rsidR="00C8037A" w:rsidRPr="00C8037A">
        <w:rPr>
          <w:color w:val="000000" w:themeColor="text1"/>
        </w:rPr>
        <w:t xml:space="preserve">Ilustración </w:t>
      </w:r>
      <w:r w:rsidR="00C8037A" w:rsidRPr="00C8037A">
        <w:rPr>
          <w:noProof/>
          <w:color w:val="000000" w:themeColor="text1"/>
        </w:rPr>
        <w:t>3</w:t>
      </w:r>
      <w:r w:rsidR="00C8037A">
        <w:fldChar w:fldCharType="end"/>
      </w:r>
      <w:r w:rsidR="00C8037A">
        <w:t xml:space="preserve"> </w:t>
      </w:r>
      <w:r w:rsidR="00534754">
        <w:t xml:space="preserve">muestra </w:t>
      </w:r>
      <w:r w:rsidR="00CD740D">
        <w:t xml:space="preserve">la propuesta de la distribución de los paneles solares </w:t>
      </w:r>
      <w:r w:rsidR="00534754">
        <w:t>según</w:t>
      </w:r>
      <w:r w:rsidR="00D56191">
        <w:t xml:space="preserve"> las áreas disponibles en las cubiertas de la edificación</w:t>
      </w:r>
      <w:r w:rsidR="00AC3E5F">
        <w:t>.</w:t>
      </w:r>
      <w:r w:rsidR="002A6775" w:rsidRPr="002A6775">
        <w:rPr>
          <w:noProof/>
        </w:rPr>
        <w:t xml:space="preserve"> </w:t>
      </w:r>
    </w:p>
    <w:p w14:paraId="077492AE" w14:textId="7ABF207C" w:rsidR="002A6775" w:rsidRDefault="00C8037A" w:rsidP="00AC3E5F">
      <w:pPr>
        <w:keepNext/>
        <w:jc w:val="center"/>
      </w:pPr>
      <w:r>
        <w:rPr>
          <w:noProof/>
        </w:rPr>
        <mc:AlternateContent>
          <mc:Choice Requires="wps">
            <w:drawing>
              <wp:anchor distT="0" distB="0" distL="114300" distR="114300" simplePos="0" relativeHeight="251693056" behindDoc="0" locked="0" layoutInCell="1" allowOverlap="1" wp14:anchorId="114E3268" wp14:editId="0806E022">
                <wp:simplePos x="0" y="0"/>
                <wp:positionH relativeFrom="column">
                  <wp:posOffset>1416685</wp:posOffset>
                </wp:positionH>
                <wp:positionV relativeFrom="paragraph">
                  <wp:posOffset>3107055</wp:posOffset>
                </wp:positionV>
                <wp:extent cx="3256915" cy="635"/>
                <wp:effectExtent l="0" t="0" r="0" b="0"/>
                <wp:wrapSquare wrapText="bothSides"/>
                <wp:docPr id="2028491810" name="Cuadro de texto 1"/>
                <wp:cNvGraphicFramePr/>
                <a:graphic xmlns:a="http://schemas.openxmlformats.org/drawingml/2006/main">
                  <a:graphicData uri="http://schemas.microsoft.com/office/word/2010/wordprocessingShape">
                    <wps:wsp>
                      <wps:cNvSpPr txBox="1"/>
                      <wps:spPr>
                        <a:xfrm>
                          <a:off x="0" y="0"/>
                          <a:ext cx="3256915" cy="635"/>
                        </a:xfrm>
                        <a:prstGeom prst="rect">
                          <a:avLst/>
                        </a:prstGeom>
                        <a:solidFill>
                          <a:prstClr val="white"/>
                        </a:solidFill>
                        <a:ln>
                          <a:noFill/>
                        </a:ln>
                      </wps:spPr>
                      <wps:txbx>
                        <w:txbxContent>
                          <w:p w14:paraId="2722BD26" w14:textId="09ACD49F" w:rsidR="00C8037A" w:rsidRPr="00C8037A" w:rsidRDefault="00C8037A" w:rsidP="00C8037A">
                            <w:pPr>
                              <w:pStyle w:val="Descripcin"/>
                              <w:jc w:val="center"/>
                              <w:rPr>
                                <w:color w:val="000000" w:themeColor="text1"/>
                                <w:sz w:val="20"/>
                                <w:szCs w:val="20"/>
                              </w:rPr>
                            </w:pPr>
                            <w:bookmarkStart w:id="74" w:name="_Ref153610923"/>
                            <w:bookmarkStart w:id="75" w:name="_Toc153894554"/>
                            <w:r w:rsidRPr="00C8037A">
                              <w:rPr>
                                <w:color w:val="000000" w:themeColor="text1"/>
                              </w:rPr>
                              <w:t xml:space="preserve">Ilustración </w:t>
                            </w:r>
                            <w:r w:rsidRPr="00C8037A">
                              <w:rPr>
                                <w:color w:val="000000" w:themeColor="text1"/>
                              </w:rPr>
                              <w:fldChar w:fldCharType="begin"/>
                            </w:r>
                            <w:r w:rsidRPr="00C8037A">
                              <w:rPr>
                                <w:color w:val="000000" w:themeColor="text1"/>
                              </w:rPr>
                              <w:instrText xml:space="preserve"> SEQ Ilustración \* ARABIC </w:instrText>
                            </w:r>
                            <w:r w:rsidRPr="00C8037A">
                              <w:rPr>
                                <w:color w:val="000000" w:themeColor="text1"/>
                              </w:rPr>
                              <w:fldChar w:fldCharType="separate"/>
                            </w:r>
                            <w:r w:rsidR="00B5136B">
                              <w:rPr>
                                <w:noProof/>
                                <w:color w:val="000000" w:themeColor="text1"/>
                              </w:rPr>
                              <w:t>3</w:t>
                            </w:r>
                            <w:r w:rsidRPr="00C8037A">
                              <w:rPr>
                                <w:color w:val="000000" w:themeColor="text1"/>
                              </w:rPr>
                              <w:fldChar w:fldCharType="end"/>
                            </w:r>
                            <w:bookmarkEnd w:id="74"/>
                            <w:r w:rsidRPr="00C8037A">
                              <w:rPr>
                                <w:color w:val="000000" w:themeColor="text1"/>
                              </w:rPr>
                              <w:t>. Diseño de Planta de Generación Solar Fotovoltaica</w:t>
                            </w:r>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14E3268" id="_x0000_t202" coordsize="21600,21600" o:spt="202" path="m,l,21600r21600,l21600,xe">
                <v:stroke joinstyle="miter"/>
                <v:path gradientshapeok="t" o:connecttype="rect"/>
              </v:shapetype>
              <v:shape id="Cuadro de texto 1" o:spid="_x0000_s1027" type="#_x0000_t202" style="position:absolute;left:0;text-align:left;margin-left:111.55pt;margin-top:244.65pt;width:256.45pt;height:.0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" stroked="f">
                <v:textbox style="mso-fit-shape-to-text:t" inset="0,0,0,0">
                  <w:txbxContent>
                    <w:p w14:paraId="2722BD26" w14:textId="09ACD49F" w:rsidR="00C8037A" w:rsidRPr="00C8037A" w:rsidRDefault="00C8037A" w:rsidP="00C8037A">
                      <w:pPr>
                        <w:pStyle w:val="Descripcin"/>
                        <w:jc w:val="center"/>
                        <w:rPr>
                          <w:color w:val="000000" w:themeColor="text1"/>
                          <w:sz w:val="20"/>
                          <w:szCs w:val="20"/>
                        </w:rPr>
                      </w:pPr>
                      <w:bookmarkStart w:id="75" w:name="_Ref153610923"/>
                      <w:bookmarkStart w:id="76" w:name="_Toc153894554"/>
                      <w:r w:rsidRPr="00C8037A">
                        <w:rPr>
                          <w:color w:val="000000" w:themeColor="text1"/>
                        </w:rPr>
                        <w:t xml:space="preserve">Ilustración </w:t>
                      </w:r>
                      <w:r w:rsidRPr="00C8037A">
                        <w:rPr>
                          <w:color w:val="000000" w:themeColor="text1"/>
                        </w:rPr>
                        <w:fldChar w:fldCharType="begin"/>
                      </w:r>
                      <w:r w:rsidRPr="00C8037A">
                        <w:rPr>
                          <w:color w:val="000000" w:themeColor="text1"/>
                        </w:rPr>
                        <w:instrText xml:space="preserve"> SEQ Ilustración \* ARABIC </w:instrText>
                      </w:r>
                      <w:r w:rsidRPr="00C8037A">
                        <w:rPr>
                          <w:color w:val="000000" w:themeColor="text1"/>
                        </w:rPr>
                        <w:fldChar w:fldCharType="separate"/>
                      </w:r>
                      <w:r w:rsidR="00B5136B">
                        <w:rPr>
                          <w:noProof/>
                          <w:color w:val="000000" w:themeColor="text1"/>
                        </w:rPr>
                        <w:t>3</w:t>
                      </w:r>
                      <w:r w:rsidRPr="00C8037A">
                        <w:rPr>
                          <w:color w:val="000000" w:themeColor="text1"/>
                        </w:rPr>
                        <w:fldChar w:fldCharType="end"/>
                      </w:r>
                      <w:bookmarkEnd w:id="75"/>
                      <w:r w:rsidRPr="00C8037A">
                        <w:rPr>
                          <w:color w:val="000000" w:themeColor="text1"/>
                        </w:rPr>
                        <w:t>. Diseño de Planta de Generación Solar Fotovoltaica</w:t>
                      </w:r>
                      <w:bookmarkEnd w:id="76"/>
                    </w:p>
                  </w:txbxContent>
                </v:textbox>
                <w10:wrap type="square"/>
              </v:shape>
            </w:pict>
          </mc:Fallback>
        </mc:AlternateContent>
      </w:r>
      <w:r w:rsidRPr="00C8037A">
        <w:rPr>
          <w:noProof/>
        </w:rPr>
        <w:drawing>
          <wp:anchor distT="0" distB="0" distL="114300" distR="114300" simplePos="0" relativeHeight="251691008" behindDoc="0" locked="0" layoutInCell="1" allowOverlap="1" wp14:anchorId="6B0B552F" wp14:editId="02510678">
            <wp:simplePos x="0" y="0"/>
            <wp:positionH relativeFrom="page">
              <wp:align>center</wp:align>
            </wp:positionH>
            <wp:positionV relativeFrom="paragraph">
              <wp:posOffset>11430</wp:posOffset>
            </wp:positionV>
            <wp:extent cx="3256915" cy="3038475"/>
            <wp:effectExtent l="0" t="0" r="635" b="9525"/>
            <wp:wrapSquare wrapText="bothSides"/>
            <wp:docPr id="6860472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47211" name=""/>
                    <pic:cNvPicPr/>
                  </pic:nvPicPr>
                  <pic:blipFill>
                    <a:blip r:embed="rId19">
                      <a:extLst>
                        <a:ext uri="{28A0092B-C50C-407E-A947-70E740481C1C}">
                          <a14:useLocalDpi xmlns:a14="http://schemas.microsoft.com/office/drawing/2010/main" val="0"/>
                        </a:ext>
                      </a:extLst>
                    </a:blip>
                    <a:stretch>
                      <a:fillRect/>
                    </a:stretch>
                  </pic:blipFill>
                  <pic:spPr>
                    <a:xfrm>
                      <a:off x="0" y="0"/>
                      <a:ext cx="3256915" cy="3038475"/>
                    </a:xfrm>
                    <a:prstGeom prst="rect">
                      <a:avLst/>
                    </a:prstGeom>
                  </pic:spPr>
                </pic:pic>
              </a:graphicData>
            </a:graphic>
          </wp:anchor>
        </w:drawing>
      </w:r>
    </w:p>
    <w:p w14:paraId="68556AAF" w14:textId="6F1DDF9D" w:rsidR="002A6775" w:rsidRDefault="002A6775" w:rsidP="00AC3E5F">
      <w:pPr>
        <w:keepNext/>
        <w:jc w:val="center"/>
      </w:pPr>
    </w:p>
    <w:p w14:paraId="40D93237" w14:textId="77777777" w:rsidR="002A6775" w:rsidRDefault="002A6775" w:rsidP="00AC3E5F">
      <w:pPr>
        <w:keepNext/>
        <w:jc w:val="center"/>
      </w:pPr>
    </w:p>
    <w:p w14:paraId="1FDA2795" w14:textId="77777777" w:rsidR="002A6775" w:rsidRDefault="002A6775" w:rsidP="00AC3E5F">
      <w:pPr>
        <w:keepNext/>
        <w:jc w:val="center"/>
      </w:pPr>
    </w:p>
    <w:p w14:paraId="555E479D" w14:textId="77777777" w:rsidR="00C8037A" w:rsidRDefault="00C8037A" w:rsidP="00AC3E5F">
      <w:pPr>
        <w:keepNext/>
        <w:jc w:val="center"/>
      </w:pPr>
    </w:p>
    <w:p w14:paraId="774CCB19" w14:textId="77777777" w:rsidR="00C8037A" w:rsidRDefault="00C8037A" w:rsidP="00AC3E5F">
      <w:pPr>
        <w:keepNext/>
        <w:jc w:val="center"/>
      </w:pPr>
    </w:p>
    <w:p w14:paraId="3BDD28DB" w14:textId="77777777" w:rsidR="00C8037A" w:rsidRDefault="00C8037A" w:rsidP="00AC3E5F">
      <w:pPr>
        <w:keepNext/>
        <w:jc w:val="center"/>
      </w:pPr>
    </w:p>
    <w:p w14:paraId="53D8B788" w14:textId="77777777" w:rsidR="002A6775" w:rsidRDefault="002A6775" w:rsidP="00AC3E5F">
      <w:pPr>
        <w:keepNext/>
        <w:jc w:val="center"/>
      </w:pPr>
    </w:p>
    <w:p w14:paraId="43C58E32" w14:textId="77777777" w:rsidR="002A6775" w:rsidRDefault="002A6775" w:rsidP="00AC3E5F">
      <w:pPr>
        <w:keepNext/>
        <w:jc w:val="center"/>
      </w:pPr>
    </w:p>
    <w:p w14:paraId="76EC7F9F" w14:textId="77777777" w:rsidR="002A6775" w:rsidRDefault="002A6775" w:rsidP="00AC3E5F">
      <w:pPr>
        <w:keepNext/>
        <w:jc w:val="center"/>
      </w:pPr>
    </w:p>
    <w:p w14:paraId="0C0FDF28" w14:textId="3E72A246" w:rsidR="002A6775" w:rsidRDefault="002A6775" w:rsidP="00AC3E5F">
      <w:pPr>
        <w:keepNext/>
        <w:jc w:val="center"/>
      </w:pPr>
    </w:p>
    <w:p w14:paraId="52786100" w14:textId="77777777" w:rsidR="00091E2D" w:rsidRDefault="00091E2D" w:rsidP="00AC3E5F">
      <w:pPr>
        <w:keepNext/>
        <w:jc w:val="center"/>
      </w:pPr>
    </w:p>
    <w:p w14:paraId="30D6690F" w14:textId="522DD289" w:rsidR="002A6775" w:rsidRDefault="00091E2D" w:rsidP="00091E2D">
      <w:pPr>
        <w:jc w:val="center"/>
        <w:rPr>
          <w:sz w:val="18"/>
          <w:szCs w:val="18"/>
        </w:rPr>
      </w:pPr>
      <w:r w:rsidRPr="00753AEA">
        <w:rPr>
          <w:sz w:val="18"/>
          <w:szCs w:val="18"/>
        </w:rPr>
        <w:t>Fuente: Elaboración propia</w:t>
      </w:r>
    </w:p>
    <w:p w14:paraId="0B6557D6" w14:textId="77777777" w:rsidR="002475E8" w:rsidRDefault="002475E8" w:rsidP="002475E8"/>
    <w:p w14:paraId="22EE7F4E" w14:textId="77777777" w:rsidR="002475E8" w:rsidRDefault="002475E8" w:rsidP="002475E8"/>
    <w:p w14:paraId="4CB7BD3F" w14:textId="77777777" w:rsidR="002475E8" w:rsidRPr="00091E2D" w:rsidRDefault="002475E8" w:rsidP="002475E8"/>
    <w:p w14:paraId="4581E86B" w14:textId="7100601F" w:rsidR="005248BB" w:rsidRPr="008A139E" w:rsidRDefault="00BC23D3" w:rsidP="008A139E">
      <w:pPr>
        <w:pStyle w:val="Ttulo2"/>
        <w:numPr>
          <w:ilvl w:val="1"/>
          <w:numId w:val="8"/>
        </w:numPr>
        <w:rPr>
          <w:color w:val="000000" w:themeColor="text1"/>
        </w:rPr>
      </w:pPr>
      <w:bookmarkStart w:id="76" w:name="_Toc149309038"/>
      <w:bookmarkStart w:id="77" w:name="_Toc164071396"/>
      <w:r w:rsidRPr="008A139E">
        <w:rPr>
          <w:color w:val="000000" w:themeColor="text1"/>
        </w:rPr>
        <w:lastRenderedPageBreak/>
        <w:t>Generación</w:t>
      </w:r>
      <w:bookmarkEnd w:id="76"/>
      <w:bookmarkEnd w:id="77"/>
    </w:p>
    <w:p w14:paraId="08FA2E1D" w14:textId="2571E633" w:rsidR="005248BB" w:rsidRDefault="005248BB" w:rsidP="00E248A9">
      <w:pPr>
        <w:rPr>
          <w:color w:val="000000" w:themeColor="text1"/>
        </w:rPr>
      </w:pPr>
      <w:r w:rsidRPr="008A139E">
        <w:rPr>
          <w:color w:val="000000" w:themeColor="text1"/>
        </w:rPr>
        <w:t>En la</w:t>
      </w:r>
      <w:r w:rsidR="00703914">
        <w:rPr>
          <w:color w:val="000000" w:themeColor="text1"/>
        </w:rPr>
        <w:t xml:space="preserve"> </w:t>
      </w:r>
      <w:r w:rsidR="00C8037A">
        <w:rPr>
          <w:color w:val="000000" w:themeColor="text1"/>
        </w:rPr>
        <w:fldChar w:fldCharType="begin"/>
      </w:r>
      <w:r w:rsidR="00C8037A">
        <w:rPr>
          <w:color w:val="000000" w:themeColor="text1"/>
        </w:rPr>
        <w:instrText xml:space="preserve"> REF _Ref153611056 \h </w:instrText>
      </w:r>
      <w:r w:rsidR="00C8037A">
        <w:rPr>
          <w:color w:val="000000" w:themeColor="text1"/>
        </w:rPr>
      </w:r>
      <w:r w:rsidR="00C8037A">
        <w:rPr>
          <w:color w:val="000000" w:themeColor="text1"/>
        </w:rPr>
        <w:fldChar w:fldCharType="separate"/>
      </w:r>
      <w:r w:rsidR="00C8037A" w:rsidRPr="00C8037A">
        <w:rPr>
          <w:color w:val="000000" w:themeColor="text1"/>
        </w:rPr>
        <w:t xml:space="preserve">Ilustración </w:t>
      </w:r>
      <w:r w:rsidR="00C8037A" w:rsidRPr="00C8037A">
        <w:rPr>
          <w:noProof/>
          <w:color w:val="000000" w:themeColor="text1"/>
        </w:rPr>
        <w:t>4</w:t>
      </w:r>
      <w:r w:rsidR="00C8037A">
        <w:rPr>
          <w:color w:val="000000" w:themeColor="text1"/>
        </w:rPr>
        <w:fldChar w:fldCharType="end"/>
      </w:r>
      <w:r w:rsidR="00C8037A">
        <w:rPr>
          <w:color w:val="000000" w:themeColor="text1"/>
        </w:rPr>
        <w:t xml:space="preserve"> </w:t>
      </w:r>
      <w:r w:rsidRPr="008A139E">
        <w:rPr>
          <w:color w:val="000000" w:themeColor="text1"/>
        </w:rPr>
        <w:t>se muestran los resultados principales arrojados por el software de diseño Helioscope. La potencia de la p</w:t>
      </w:r>
      <w:r>
        <w:rPr>
          <w:color w:val="000000" w:themeColor="text1"/>
        </w:rPr>
        <w:t xml:space="preserve">lanta solar sería de </w:t>
      </w:r>
      <w:r w:rsidR="00C8037A">
        <w:rPr>
          <w:color w:val="000000" w:themeColor="text1"/>
        </w:rPr>
        <w:t xml:space="preserve">134,2 </w:t>
      </w:r>
      <w:r>
        <w:rPr>
          <w:color w:val="000000" w:themeColor="text1"/>
        </w:rPr>
        <w:t xml:space="preserve">kWp, lo que le permitiría generar cerca de </w:t>
      </w:r>
      <w:r w:rsidR="00C8037A">
        <w:rPr>
          <w:color w:val="000000" w:themeColor="text1"/>
        </w:rPr>
        <w:t>177.200</w:t>
      </w:r>
      <w:r>
        <w:rPr>
          <w:color w:val="000000" w:themeColor="text1"/>
        </w:rPr>
        <w:t xml:space="preserve"> kWh (</w:t>
      </w:r>
      <w:r w:rsidR="00C8037A">
        <w:rPr>
          <w:color w:val="000000" w:themeColor="text1"/>
        </w:rPr>
        <w:t>177,2</w:t>
      </w:r>
      <w:r>
        <w:rPr>
          <w:color w:val="000000" w:themeColor="text1"/>
        </w:rPr>
        <w:t xml:space="preserve"> MWh) de energía eléctrica al año. </w:t>
      </w:r>
      <w:r w:rsidRPr="001B0C2B">
        <w:rPr>
          <w:color w:val="000000" w:themeColor="text1"/>
        </w:rPr>
        <w:t>Además de estos datos, se obtienen otros valores relacionados con la producción de energía eléctrica y el rendimiento de la planta solar fotovoltaica</w:t>
      </w:r>
      <w:r w:rsidR="000E71DE">
        <w:rPr>
          <w:color w:val="000000" w:themeColor="text1"/>
        </w:rPr>
        <w:t xml:space="preserve"> (</w:t>
      </w:r>
      <w:r w:rsidR="00B16CD4">
        <w:rPr>
          <w:color w:val="000000" w:themeColor="text1"/>
        </w:rPr>
        <w:t>75,3</w:t>
      </w:r>
      <w:r w:rsidR="000E71DE">
        <w:rPr>
          <w:color w:val="000000" w:themeColor="text1"/>
        </w:rPr>
        <w:t>%)</w:t>
      </w:r>
      <w:r>
        <w:rPr>
          <w:color w:val="000000" w:themeColor="text1"/>
        </w:rPr>
        <w:t xml:space="preserve">, </w:t>
      </w:r>
      <w:r w:rsidRPr="001B0C2B">
        <w:rPr>
          <w:color w:val="000000" w:themeColor="text1"/>
        </w:rPr>
        <w:t>que permiten verificar el funcionamiento correcto de la propuesta de diseño.</w:t>
      </w:r>
    </w:p>
    <w:p w14:paraId="13F358C3" w14:textId="77777777" w:rsidR="00C8037A" w:rsidRDefault="00C8037A" w:rsidP="00C8037A">
      <w:pPr>
        <w:keepNext/>
        <w:jc w:val="center"/>
      </w:pPr>
      <w:r w:rsidRPr="00C8037A">
        <w:rPr>
          <w:noProof/>
        </w:rPr>
        <w:drawing>
          <wp:inline distT="0" distB="0" distL="0" distR="0" wp14:anchorId="67740E09" wp14:editId="48A8A285">
            <wp:extent cx="4733279" cy="2531381"/>
            <wp:effectExtent l="0" t="0" r="0" b="2540"/>
            <wp:docPr id="16037511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51114" name=""/>
                    <pic:cNvPicPr/>
                  </pic:nvPicPr>
                  <pic:blipFill>
                    <a:blip r:embed="rId20"/>
                    <a:stretch>
                      <a:fillRect/>
                    </a:stretch>
                  </pic:blipFill>
                  <pic:spPr>
                    <a:xfrm>
                      <a:off x="0" y="0"/>
                      <a:ext cx="4750800" cy="2540751"/>
                    </a:xfrm>
                    <a:prstGeom prst="rect">
                      <a:avLst/>
                    </a:prstGeom>
                  </pic:spPr>
                </pic:pic>
              </a:graphicData>
            </a:graphic>
          </wp:inline>
        </w:drawing>
      </w:r>
    </w:p>
    <w:p w14:paraId="728F6319" w14:textId="2A0C6321" w:rsidR="00C8037A" w:rsidRDefault="00C8037A" w:rsidP="00B16CD4">
      <w:pPr>
        <w:pStyle w:val="Descripcin"/>
        <w:jc w:val="center"/>
        <w:rPr>
          <w:color w:val="000000" w:themeColor="text1"/>
        </w:rPr>
      </w:pPr>
      <w:bookmarkStart w:id="78" w:name="_Ref153611056"/>
      <w:bookmarkStart w:id="79" w:name="_Toc153894555"/>
      <w:r w:rsidRPr="00C8037A">
        <w:rPr>
          <w:color w:val="000000" w:themeColor="text1"/>
        </w:rPr>
        <w:t xml:space="preserve">Ilustración </w:t>
      </w:r>
      <w:r w:rsidRPr="00C8037A">
        <w:rPr>
          <w:color w:val="000000" w:themeColor="text1"/>
        </w:rPr>
        <w:fldChar w:fldCharType="begin"/>
      </w:r>
      <w:r w:rsidRPr="00C8037A">
        <w:rPr>
          <w:color w:val="000000" w:themeColor="text1"/>
        </w:rPr>
        <w:instrText xml:space="preserve"> SEQ Ilustración \* ARABIC </w:instrText>
      </w:r>
      <w:r w:rsidRPr="00C8037A">
        <w:rPr>
          <w:color w:val="000000" w:themeColor="text1"/>
        </w:rPr>
        <w:fldChar w:fldCharType="separate"/>
      </w:r>
      <w:r w:rsidR="00B5136B">
        <w:rPr>
          <w:noProof/>
          <w:color w:val="000000" w:themeColor="text1"/>
        </w:rPr>
        <w:t>4</w:t>
      </w:r>
      <w:r w:rsidRPr="00C8037A">
        <w:rPr>
          <w:color w:val="000000" w:themeColor="text1"/>
        </w:rPr>
        <w:fldChar w:fldCharType="end"/>
      </w:r>
      <w:bookmarkEnd w:id="78"/>
      <w:r w:rsidRPr="00C8037A">
        <w:rPr>
          <w:color w:val="000000" w:themeColor="text1"/>
        </w:rPr>
        <w:t>, Métricas del sistema</w:t>
      </w:r>
      <w:bookmarkStart w:id="80" w:name="_Hlk151296564"/>
      <w:bookmarkEnd w:id="79"/>
    </w:p>
    <w:p w14:paraId="287F78B4" w14:textId="77777777" w:rsidR="00091E2D" w:rsidRPr="00753AEA" w:rsidRDefault="00091E2D" w:rsidP="00091E2D">
      <w:pPr>
        <w:jc w:val="center"/>
        <w:rPr>
          <w:sz w:val="18"/>
          <w:szCs w:val="18"/>
        </w:rPr>
      </w:pPr>
      <w:r w:rsidRPr="00753AEA">
        <w:rPr>
          <w:sz w:val="18"/>
          <w:szCs w:val="18"/>
        </w:rPr>
        <w:t>Fuente: Elaboración propia</w:t>
      </w:r>
    </w:p>
    <w:bookmarkEnd w:id="80"/>
    <w:p w14:paraId="064D3A76" w14:textId="6385F5D7" w:rsidR="00B16CD4" w:rsidRDefault="00BD79FE" w:rsidP="00AB14DE">
      <w:r>
        <w:t xml:space="preserve">La producción </w:t>
      </w:r>
      <w:r w:rsidR="00B435E5">
        <w:t xml:space="preserve">anual </w:t>
      </w:r>
      <w:r>
        <w:t xml:space="preserve">de energía </w:t>
      </w:r>
      <w:r w:rsidR="00B435E5">
        <w:t>eléctrica</w:t>
      </w:r>
      <w:r w:rsidR="00C82DD1">
        <w:t>,</w:t>
      </w:r>
      <w:r w:rsidR="00B435E5">
        <w:t xml:space="preserve"> </w:t>
      </w:r>
      <w:r>
        <w:t xml:space="preserve">cuyo valor </w:t>
      </w:r>
      <w:r w:rsidR="00C82DD1">
        <w:t xml:space="preserve">estimado </w:t>
      </w:r>
      <w:r>
        <w:t xml:space="preserve">es </w:t>
      </w:r>
      <w:r w:rsidR="00C82DD1">
        <w:t xml:space="preserve">de </w:t>
      </w:r>
      <w:r w:rsidR="00B16CD4">
        <w:t>177.200</w:t>
      </w:r>
      <w:r>
        <w:t xml:space="preserve"> kWh/año</w:t>
      </w:r>
      <w:r w:rsidR="00C82DD1">
        <w:t>,</w:t>
      </w:r>
      <w:r w:rsidR="00905F74">
        <w:t xml:space="preserve"> corresponde a la sumatoria de la generación de cada mes</w:t>
      </w:r>
      <w:r w:rsidR="00866453">
        <w:t xml:space="preserve">, </w:t>
      </w:r>
      <w:r w:rsidR="00334127">
        <w:t>según</w:t>
      </w:r>
      <w:r w:rsidR="00E3300A">
        <w:t xml:space="preserve"> </w:t>
      </w:r>
      <w:r w:rsidR="00334127">
        <w:t>las condiciones</w:t>
      </w:r>
      <w:r w:rsidR="00DA286C">
        <w:t xml:space="preserve"> climática</w:t>
      </w:r>
      <w:r w:rsidR="006724E2">
        <w:t>s</w:t>
      </w:r>
      <w:r w:rsidR="00DA286C">
        <w:t xml:space="preserve"> de cada </w:t>
      </w:r>
      <w:r w:rsidR="00FD7C54">
        <w:t>época del año</w:t>
      </w:r>
      <w:r w:rsidR="00DA286C">
        <w:t>.</w:t>
      </w:r>
      <w:r w:rsidR="00FD7C54">
        <w:t xml:space="preserve"> </w:t>
      </w:r>
      <w:r w:rsidR="001D5B64">
        <w:t xml:space="preserve">Los meses de mayor generación energética corresponden a aquellos en donde la irradiación solar y la temperatura </w:t>
      </w:r>
      <w:r w:rsidR="00731F3E">
        <w:t xml:space="preserve">presentan mejores </w:t>
      </w:r>
      <w:r w:rsidR="00CB4D3F">
        <w:t>condiciones.</w:t>
      </w:r>
      <w:r w:rsidR="00273E92">
        <w:t xml:space="preserve"> </w:t>
      </w:r>
      <w:r w:rsidR="00F66627">
        <w:t xml:space="preserve">La producción </w:t>
      </w:r>
      <w:r w:rsidR="003B77C7">
        <w:t xml:space="preserve">energética </w:t>
      </w:r>
      <w:r w:rsidR="00F66627">
        <w:t xml:space="preserve">para cada mes se presenta </w:t>
      </w:r>
      <w:r w:rsidR="00703914">
        <w:t>en la</w:t>
      </w:r>
      <w:r w:rsidR="00B5136B">
        <w:t xml:space="preserve"> </w:t>
      </w:r>
      <w:r w:rsidR="00B5136B">
        <w:fldChar w:fldCharType="begin"/>
      </w:r>
      <w:r w:rsidR="00B5136B">
        <w:instrText xml:space="preserve"> REF _Ref153615102 \h </w:instrText>
      </w:r>
      <w:r w:rsidR="00B5136B">
        <w:fldChar w:fldCharType="separate"/>
      </w:r>
      <w:r w:rsidR="00B5136B" w:rsidRPr="00B16CD4">
        <w:rPr>
          <w:color w:val="000000" w:themeColor="text1"/>
        </w:rPr>
        <w:t xml:space="preserve">Ilustración </w:t>
      </w:r>
      <w:r w:rsidR="00B5136B">
        <w:rPr>
          <w:noProof/>
          <w:color w:val="000000" w:themeColor="text1"/>
        </w:rPr>
        <w:t>5</w:t>
      </w:r>
      <w:r w:rsidR="00B5136B">
        <w:fldChar w:fldCharType="end"/>
      </w:r>
      <w:r w:rsidR="003B77C7">
        <w:t>,</w:t>
      </w:r>
      <w:r w:rsidR="00F66627">
        <w:t xml:space="preserve"> </w:t>
      </w:r>
      <w:r w:rsidR="003B77C7">
        <w:t xml:space="preserve">en donde se puede apreciar </w:t>
      </w:r>
      <w:r w:rsidR="008D3B50">
        <w:t xml:space="preserve">que </w:t>
      </w:r>
      <w:r w:rsidR="005617AA">
        <w:t>el mes con</w:t>
      </w:r>
      <w:r w:rsidR="008D3B50">
        <w:t xml:space="preserve"> </w:t>
      </w:r>
      <w:r w:rsidR="00E838E4">
        <w:t xml:space="preserve">el </w:t>
      </w:r>
      <w:r w:rsidR="008D3B50">
        <w:t>mayor valor</w:t>
      </w:r>
      <w:r w:rsidR="009B560A">
        <w:t xml:space="preserve"> </w:t>
      </w:r>
      <w:r w:rsidR="00E838E4">
        <w:t>es</w:t>
      </w:r>
      <w:r w:rsidR="00F66627">
        <w:t xml:space="preserve"> enero</w:t>
      </w:r>
      <w:r w:rsidR="009B560A">
        <w:t xml:space="preserve"> con</w:t>
      </w:r>
      <w:r w:rsidR="00F66627">
        <w:t xml:space="preserve"> </w:t>
      </w:r>
      <w:r w:rsidR="00A335B3">
        <w:t>16.420</w:t>
      </w:r>
      <w:r w:rsidR="00703914">
        <w:t xml:space="preserve"> </w:t>
      </w:r>
      <w:r w:rsidR="00F66627">
        <w:t>kWh/mes</w:t>
      </w:r>
      <w:r w:rsidR="0062437D">
        <w:t>, mientras que el mes con el menor valor es</w:t>
      </w:r>
      <w:r w:rsidR="00F66627">
        <w:t xml:space="preserve"> abril </w:t>
      </w:r>
      <w:r w:rsidR="002F11D5">
        <w:t>con</w:t>
      </w:r>
      <w:r w:rsidR="00F66627">
        <w:t xml:space="preserve"> </w:t>
      </w:r>
      <w:r w:rsidR="00A335B3">
        <w:t>13.160</w:t>
      </w:r>
      <w:r w:rsidR="00F66627">
        <w:t xml:space="preserve"> kWh/mes</w:t>
      </w:r>
      <w:r w:rsidR="00273E92">
        <w:t>.</w:t>
      </w:r>
    </w:p>
    <w:p w14:paraId="1FE0412A" w14:textId="3637E9AA" w:rsidR="00AB14DE" w:rsidRPr="00BF1C09" w:rsidRDefault="00BF1C09" w:rsidP="00BF1C09">
      <w:pPr>
        <w:pStyle w:val="Descripcin"/>
        <w:jc w:val="center"/>
        <w:rPr>
          <w:color w:val="000000" w:themeColor="text1"/>
        </w:rPr>
      </w:pPr>
      <w:bookmarkStart w:id="81" w:name="_Ref153612270"/>
      <w:r w:rsidRPr="00B16CD4">
        <w:rPr>
          <w:noProof/>
        </w:rPr>
        <w:lastRenderedPageBreak/>
        <w:drawing>
          <wp:inline distT="0" distB="0" distL="0" distR="0" wp14:anchorId="6C3E8B72" wp14:editId="367895F7">
            <wp:extent cx="3452495" cy="3200400"/>
            <wp:effectExtent l="0" t="0" r="0" b="0"/>
            <wp:docPr id="18647558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55832" name=""/>
                    <pic:cNvPicPr/>
                  </pic:nvPicPr>
                  <pic:blipFill rotWithShape="1">
                    <a:blip r:embed="rId21">
                      <a:extLst>
                        <a:ext uri="{28A0092B-C50C-407E-A947-70E740481C1C}">
                          <a14:useLocalDpi xmlns:a14="http://schemas.microsoft.com/office/drawing/2010/main" val="0"/>
                        </a:ext>
                      </a:extLst>
                    </a:blip>
                    <a:srcRect t="6720" b="2957"/>
                    <a:stretch/>
                  </pic:blipFill>
                  <pic:spPr bwMode="auto">
                    <a:xfrm>
                      <a:off x="0" y="0"/>
                      <a:ext cx="3452495" cy="3200400"/>
                    </a:xfrm>
                    <a:prstGeom prst="rect">
                      <a:avLst/>
                    </a:prstGeom>
                    <a:ln>
                      <a:noFill/>
                    </a:ln>
                    <a:extLst>
                      <a:ext uri="{53640926-AAD7-44D8-BBD7-CCE9431645EC}">
                        <a14:shadowObscured xmlns:a14="http://schemas.microsoft.com/office/drawing/2010/main"/>
                      </a:ext>
                    </a:extLst>
                  </pic:spPr>
                </pic:pic>
              </a:graphicData>
            </a:graphic>
          </wp:inline>
        </w:drawing>
      </w:r>
    </w:p>
    <w:p w14:paraId="5DCF6983" w14:textId="3B9D777E" w:rsidR="00AB14DE" w:rsidRDefault="00B16CD4" w:rsidP="00C07540">
      <w:pPr>
        <w:pStyle w:val="Descripcin"/>
        <w:jc w:val="center"/>
        <w:rPr>
          <w:color w:val="000000" w:themeColor="text1"/>
        </w:rPr>
      </w:pPr>
      <w:bookmarkStart w:id="82" w:name="_Ref153615102"/>
      <w:bookmarkStart w:id="83" w:name="_Toc153894556"/>
      <w:r w:rsidRPr="00B16CD4">
        <w:rPr>
          <w:color w:val="000000" w:themeColor="text1"/>
        </w:rPr>
        <w:t xml:space="preserve">Ilustración </w:t>
      </w:r>
      <w:r w:rsidRPr="00B16CD4">
        <w:rPr>
          <w:color w:val="000000" w:themeColor="text1"/>
        </w:rPr>
        <w:fldChar w:fldCharType="begin"/>
      </w:r>
      <w:r w:rsidRPr="00B16CD4">
        <w:rPr>
          <w:color w:val="000000" w:themeColor="text1"/>
        </w:rPr>
        <w:instrText xml:space="preserve"> SEQ Ilustración \* ARABIC </w:instrText>
      </w:r>
      <w:r w:rsidRPr="00B16CD4">
        <w:rPr>
          <w:color w:val="000000" w:themeColor="text1"/>
        </w:rPr>
        <w:fldChar w:fldCharType="separate"/>
      </w:r>
      <w:r w:rsidR="00B5136B">
        <w:rPr>
          <w:noProof/>
          <w:color w:val="000000" w:themeColor="text1"/>
        </w:rPr>
        <w:t>5</w:t>
      </w:r>
      <w:r w:rsidRPr="00B16CD4">
        <w:rPr>
          <w:color w:val="000000" w:themeColor="text1"/>
        </w:rPr>
        <w:fldChar w:fldCharType="end"/>
      </w:r>
      <w:bookmarkEnd w:id="81"/>
      <w:bookmarkEnd w:id="82"/>
      <w:r w:rsidRPr="00B16CD4">
        <w:rPr>
          <w:color w:val="000000" w:themeColor="text1"/>
        </w:rPr>
        <w:t>. Generación específica por mes</w:t>
      </w:r>
      <w:bookmarkEnd w:id="83"/>
    </w:p>
    <w:p w14:paraId="2AC4DEDB" w14:textId="2A927C1C" w:rsidR="00091E2D" w:rsidRDefault="00091E2D" w:rsidP="00091E2D">
      <w:pPr>
        <w:jc w:val="center"/>
        <w:rPr>
          <w:sz w:val="18"/>
          <w:szCs w:val="18"/>
        </w:rPr>
      </w:pPr>
      <w:r w:rsidRPr="00753AEA">
        <w:rPr>
          <w:sz w:val="18"/>
          <w:szCs w:val="18"/>
        </w:rPr>
        <w:t>Fuente: Elaboración propia</w:t>
      </w:r>
    </w:p>
    <w:p w14:paraId="470ACA62" w14:textId="77777777" w:rsidR="00BF1C09" w:rsidRPr="00091E2D" w:rsidRDefault="00BF1C09" w:rsidP="00BF1C09"/>
    <w:p w14:paraId="31511ECB" w14:textId="312205BD" w:rsidR="00BC23D3" w:rsidRPr="00605D16" w:rsidRDefault="00D14350" w:rsidP="00BC23D3">
      <w:pPr>
        <w:pStyle w:val="Ttulo2"/>
        <w:numPr>
          <w:ilvl w:val="1"/>
          <w:numId w:val="8"/>
        </w:numPr>
        <w:rPr>
          <w:color w:val="000000" w:themeColor="text1"/>
        </w:rPr>
      </w:pPr>
      <w:bookmarkStart w:id="84" w:name="_Toc149309039"/>
      <w:bookmarkStart w:id="85" w:name="_Toc164071397"/>
      <w:r>
        <w:rPr>
          <w:color w:val="000000" w:themeColor="text1"/>
        </w:rPr>
        <w:t>Propuesta de d</w:t>
      </w:r>
      <w:r w:rsidR="00BC23D3">
        <w:rPr>
          <w:color w:val="000000" w:themeColor="text1"/>
        </w:rPr>
        <w:t>iseño</w:t>
      </w:r>
      <w:bookmarkEnd w:id="85"/>
      <w:r w:rsidR="00BC23D3">
        <w:rPr>
          <w:color w:val="000000" w:themeColor="text1"/>
        </w:rPr>
        <w:t xml:space="preserve"> </w:t>
      </w:r>
      <w:bookmarkEnd w:id="84"/>
    </w:p>
    <w:p w14:paraId="3BD1C9DC" w14:textId="59D7D22A" w:rsidR="00F80333" w:rsidRPr="00041578" w:rsidRDefault="00D14350" w:rsidP="00BC23D3">
      <w:pPr>
        <w:rPr>
          <w:color w:val="000000" w:themeColor="text1"/>
        </w:rPr>
      </w:pPr>
      <w:r>
        <w:t xml:space="preserve">La propuesta de </w:t>
      </w:r>
      <w:r w:rsidR="00BC23D3">
        <w:t xml:space="preserve">diseño </w:t>
      </w:r>
      <w:r w:rsidR="0012359E">
        <w:t>para la planta solar</w:t>
      </w:r>
      <w:r w:rsidR="00AB14DE">
        <w:t xml:space="preserve"> </w:t>
      </w:r>
      <w:r w:rsidR="0073528B">
        <w:t>consta de</w:t>
      </w:r>
      <w:r w:rsidR="004B6F46">
        <w:t xml:space="preserve"> </w:t>
      </w:r>
      <w:r w:rsidR="00B5136B">
        <w:t>208</w:t>
      </w:r>
      <w:r w:rsidR="00BC23D3">
        <w:t xml:space="preserve"> panel</w:t>
      </w:r>
      <w:r w:rsidR="004B6F46">
        <w:t>es</w:t>
      </w:r>
      <w:r w:rsidR="00BC23D3">
        <w:t xml:space="preserve"> solar</w:t>
      </w:r>
      <w:r w:rsidR="004B6F46">
        <w:t>es</w:t>
      </w:r>
      <w:r w:rsidR="00BC23D3">
        <w:t xml:space="preserve"> </w:t>
      </w:r>
      <w:r w:rsidR="001F17B0">
        <w:t xml:space="preserve">monocristalinos bifaciales </w:t>
      </w:r>
      <w:r w:rsidR="00BC23D3">
        <w:t xml:space="preserve">de 645 vatios </w:t>
      </w:r>
      <w:r w:rsidR="009D05B1">
        <w:t xml:space="preserve">(Wp) </w:t>
      </w:r>
      <w:r w:rsidR="0073528B">
        <w:t xml:space="preserve">cada uno </w:t>
      </w:r>
      <w:r w:rsidR="00BC23D3">
        <w:t xml:space="preserve">y </w:t>
      </w:r>
      <w:r w:rsidR="00B5136B">
        <w:t>2</w:t>
      </w:r>
      <w:r w:rsidR="00BC23D3">
        <w:t xml:space="preserve"> inversor</w:t>
      </w:r>
      <w:r w:rsidR="00B5136B">
        <w:t>es</w:t>
      </w:r>
      <w:r w:rsidR="00BC23D3">
        <w:t xml:space="preserve"> de 5</w:t>
      </w:r>
      <w:r w:rsidR="005074A8">
        <w:t>0</w:t>
      </w:r>
      <w:r w:rsidR="00BC23D3">
        <w:t xml:space="preserve"> </w:t>
      </w:r>
      <w:r w:rsidR="00BC23D3" w:rsidRPr="00041578">
        <w:rPr>
          <w:color w:val="000000" w:themeColor="text1"/>
        </w:rPr>
        <w:t xml:space="preserve">kilovatios </w:t>
      </w:r>
      <w:r w:rsidR="009D05B1">
        <w:rPr>
          <w:color w:val="000000" w:themeColor="text1"/>
        </w:rPr>
        <w:t>(kW</w:t>
      </w:r>
      <w:r w:rsidR="005074A8">
        <w:rPr>
          <w:color w:val="000000" w:themeColor="text1"/>
        </w:rPr>
        <w:t>p</w:t>
      </w:r>
      <w:r w:rsidR="009D05B1">
        <w:rPr>
          <w:color w:val="000000" w:themeColor="text1"/>
        </w:rPr>
        <w:t xml:space="preserve">) </w:t>
      </w:r>
      <w:r w:rsidR="00961072">
        <w:rPr>
          <w:color w:val="000000" w:themeColor="text1"/>
        </w:rPr>
        <w:t>de potencia</w:t>
      </w:r>
      <w:r w:rsidR="00A42516">
        <w:rPr>
          <w:color w:val="000000" w:themeColor="text1"/>
        </w:rPr>
        <w:t>.</w:t>
      </w:r>
      <w:r w:rsidR="00F80333" w:rsidRPr="00041578">
        <w:rPr>
          <w:color w:val="000000" w:themeColor="text1"/>
        </w:rPr>
        <w:t xml:space="preserve"> </w:t>
      </w:r>
      <w:bookmarkStart w:id="86" w:name="_Hlk151297273"/>
      <w:bookmarkStart w:id="87" w:name="_Hlk151297387"/>
      <w:r w:rsidR="002C2FA7">
        <w:rPr>
          <w:color w:val="000000" w:themeColor="text1"/>
        </w:rPr>
        <w:t>E</w:t>
      </w:r>
      <w:r w:rsidR="00F80333" w:rsidRPr="00041578">
        <w:rPr>
          <w:color w:val="000000" w:themeColor="text1"/>
        </w:rPr>
        <w:t>stos</w:t>
      </w:r>
      <w:r w:rsidR="002C2FA7">
        <w:rPr>
          <w:color w:val="000000" w:themeColor="text1"/>
        </w:rPr>
        <w:t xml:space="preserve"> inversores solares</w:t>
      </w:r>
      <w:r w:rsidR="00F80333" w:rsidRPr="00041578">
        <w:rPr>
          <w:color w:val="000000" w:themeColor="text1"/>
        </w:rPr>
        <w:t xml:space="preserve"> </w:t>
      </w:r>
      <w:r w:rsidR="00605D16" w:rsidRPr="00041578">
        <w:rPr>
          <w:color w:val="000000" w:themeColor="text1"/>
        </w:rPr>
        <w:t>pueden</w:t>
      </w:r>
      <w:r w:rsidR="00BC23D3" w:rsidRPr="00041578">
        <w:rPr>
          <w:color w:val="000000" w:themeColor="text1"/>
        </w:rPr>
        <w:t xml:space="preserve"> sobredimensionarse un 50%</w:t>
      </w:r>
      <w:r w:rsidR="00B447AE">
        <w:rPr>
          <w:color w:val="000000" w:themeColor="text1"/>
        </w:rPr>
        <w:t xml:space="preserve"> de su capacidad nominal</w:t>
      </w:r>
      <w:r w:rsidR="002C2FA7">
        <w:rPr>
          <w:color w:val="000000" w:themeColor="text1"/>
        </w:rPr>
        <w:t>,</w:t>
      </w:r>
      <w:r w:rsidR="00BC23D3" w:rsidRPr="00041578">
        <w:rPr>
          <w:color w:val="000000" w:themeColor="text1"/>
        </w:rPr>
        <w:t xml:space="preserve"> permitiendo alcanzar una potencia final </w:t>
      </w:r>
      <w:bookmarkEnd w:id="86"/>
      <w:r w:rsidR="00BC23D3" w:rsidRPr="00041578">
        <w:rPr>
          <w:color w:val="000000" w:themeColor="text1"/>
        </w:rPr>
        <w:t xml:space="preserve">de </w:t>
      </w:r>
      <w:bookmarkEnd w:id="87"/>
      <w:r w:rsidR="00B5136B">
        <w:rPr>
          <w:color w:val="000000" w:themeColor="text1"/>
        </w:rPr>
        <w:t>1</w:t>
      </w:r>
      <w:r w:rsidR="005074A8">
        <w:rPr>
          <w:color w:val="000000" w:themeColor="text1"/>
        </w:rPr>
        <w:t>5</w:t>
      </w:r>
      <w:r w:rsidR="00B5136B">
        <w:rPr>
          <w:color w:val="000000" w:themeColor="text1"/>
        </w:rPr>
        <w:t>0</w:t>
      </w:r>
      <w:r w:rsidR="00BC23D3" w:rsidRPr="00041578">
        <w:rPr>
          <w:color w:val="000000" w:themeColor="text1"/>
        </w:rPr>
        <w:t xml:space="preserve"> kWp</w:t>
      </w:r>
      <w:r w:rsidR="008D087D">
        <w:rPr>
          <w:color w:val="000000" w:themeColor="text1"/>
        </w:rPr>
        <w:t>.</w:t>
      </w:r>
    </w:p>
    <w:p w14:paraId="6043F574" w14:textId="70FFE169" w:rsidR="00BC23D3" w:rsidRPr="00041578" w:rsidRDefault="00BC23D3" w:rsidP="00BC23D3">
      <w:pPr>
        <w:rPr>
          <w:color w:val="000000" w:themeColor="text1"/>
        </w:rPr>
      </w:pPr>
      <w:r w:rsidRPr="00041578">
        <w:rPr>
          <w:color w:val="000000" w:themeColor="text1"/>
        </w:rPr>
        <w:t>En la</w:t>
      </w:r>
      <w:r w:rsidR="00B5136B">
        <w:rPr>
          <w:color w:val="000000" w:themeColor="text1"/>
        </w:rPr>
        <w:t xml:space="preserve"> </w:t>
      </w:r>
      <w:r w:rsidR="00B5136B">
        <w:rPr>
          <w:color w:val="000000" w:themeColor="text1"/>
        </w:rPr>
        <w:fldChar w:fldCharType="begin"/>
      </w:r>
      <w:r w:rsidR="00B5136B">
        <w:rPr>
          <w:color w:val="000000" w:themeColor="text1"/>
        </w:rPr>
        <w:instrText xml:space="preserve"> REF _Ref153615173 \h </w:instrText>
      </w:r>
      <w:r w:rsidR="00B5136B">
        <w:rPr>
          <w:color w:val="000000" w:themeColor="text1"/>
        </w:rPr>
      </w:r>
      <w:r w:rsidR="00B5136B">
        <w:rPr>
          <w:color w:val="000000" w:themeColor="text1"/>
        </w:rPr>
        <w:fldChar w:fldCharType="separate"/>
      </w:r>
      <w:r w:rsidR="00B5136B" w:rsidRPr="00B5136B">
        <w:rPr>
          <w:color w:val="000000" w:themeColor="text1"/>
        </w:rPr>
        <w:t xml:space="preserve">Ilustración </w:t>
      </w:r>
      <w:r w:rsidR="00B5136B" w:rsidRPr="00B5136B">
        <w:rPr>
          <w:noProof/>
          <w:color w:val="000000" w:themeColor="text1"/>
        </w:rPr>
        <w:t>6</w:t>
      </w:r>
      <w:r w:rsidR="00B5136B">
        <w:rPr>
          <w:color w:val="000000" w:themeColor="text1"/>
        </w:rPr>
        <w:fldChar w:fldCharType="end"/>
      </w:r>
      <w:r w:rsidRPr="00041578">
        <w:rPr>
          <w:color w:val="000000" w:themeColor="text1"/>
        </w:rPr>
        <w:t xml:space="preserve"> se presenta el diseño final </w:t>
      </w:r>
      <w:r w:rsidR="00B52214">
        <w:rPr>
          <w:color w:val="000000" w:themeColor="text1"/>
        </w:rPr>
        <w:t xml:space="preserve">de la planta solar </w:t>
      </w:r>
      <w:r w:rsidR="000210D9">
        <w:rPr>
          <w:color w:val="000000" w:themeColor="text1"/>
        </w:rPr>
        <w:t>según</w:t>
      </w:r>
      <w:r w:rsidRPr="00041578">
        <w:rPr>
          <w:color w:val="000000" w:themeColor="text1"/>
        </w:rPr>
        <w:t xml:space="preserve"> las características planteadas, dejando </w:t>
      </w:r>
      <w:r w:rsidR="00A82D3D">
        <w:rPr>
          <w:color w:val="000000" w:themeColor="text1"/>
        </w:rPr>
        <w:t xml:space="preserve">los respectivos espacios para evitar los </w:t>
      </w:r>
      <w:r w:rsidRPr="00041578">
        <w:rPr>
          <w:color w:val="000000" w:themeColor="text1"/>
        </w:rPr>
        <w:t>obstáculo</w:t>
      </w:r>
      <w:r w:rsidR="00A82D3D">
        <w:rPr>
          <w:color w:val="000000" w:themeColor="text1"/>
        </w:rPr>
        <w:t>s</w:t>
      </w:r>
      <w:r w:rsidRPr="00041578">
        <w:rPr>
          <w:color w:val="000000" w:themeColor="text1"/>
        </w:rPr>
        <w:t xml:space="preserve"> y sombras</w:t>
      </w:r>
      <w:r w:rsidR="00A82D3D">
        <w:rPr>
          <w:color w:val="000000" w:themeColor="text1"/>
        </w:rPr>
        <w:t xml:space="preserve"> de la cubierta</w:t>
      </w:r>
      <w:r w:rsidR="00B52214">
        <w:rPr>
          <w:color w:val="000000" w:themeColor="text1"/>
        </w:rPr>
        <w:t xml:space="preserve">. </w:t>
      </w:r>
      <w:r w:rsidR="005074A8">
        <w:rPr>
          <w:color w:val="000000" w:themeColor="text1"/>
        </w:rPr>
        <w:t>El</w:t>
      </w:r>
      <w:r w:rsidRPr="00041578">
        <w:rPr>
          <w:color w:val="000000" w:themeColor="text1"/>
        </w:rPr>
        <w:t xml:space="preserve"> círculo azul representa </w:t>
      </w:r>
      <w:r w:rsidR="00447466" w:rsidRPr="00041578">
        <w:rPr>
          <w:color w:val="000000" w:themeColor="text1"/>
        </w:rPr>
        <w:t>la ubicación de</w:t>
      </w:r>
      <w:r w:rsidR="005074A8">
        <w:rPr>
          <w:color w:val="000000" w:themeColor="text1"/>
        </w:rPr>
        <w:t>l</w:t>
      </w:r>
      <w:r w:rsidRPr="00041578">
        <w:rPr>
          <w:color w:val="000000" w:themeColor="text1"/>
        </w:rPr>
        <w:t xml:space="preserve"> inversor para </w:t>
      </w:r>
      <w:r w:rsidR="005074A8">
        <w:rPr>
          <w:color w:val="000000" w:themeColor="text1"/>
        </w:rPr>
        <w:t>el diseño propuesto.</w:t>
      </w:r>
    </w:p>
    <w:p w14:paraId="592117A6" w14:textId="77777777" w:rsidR="00B5136B" w:rsidRDefault="00B5136B" w:rsidP="006C3F60">
      <w:pPr>
        <w:keepNext/>
        <w:jc w:val="center"/>
      </w:pPr>
      <w:r w:rsidRPr="00B5136B">
        <w:rPr>
          <w:noProof/>
        </w:rPr>
        <w:lastRenderedPageBreak/>
        <w:drawing>
          <wp:inline distT="0" distB="0" distL="0" distR="0" wp14:anchorId="0716B2BB" wp14:editId="55B19954">
            <wp:extent cx="3638550" cy="3433445"/>
            <wp:effectExtent l="0" t="0" r="0" b="0"/>
            <wp:docPr id="17613982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11709"/>
                    <a:stretch/>
                  </pic:blipFill>
                  <pic:spPr bwMode="auto">
                    <a:xfrm>
                      <a:off x="0" y="0"/>
                      <a:ext cx="3646683" cy="3441120"/>
                    </a:xfrm>
                    <a:prstGeom prst="rect">
                      <a:avLst/>
                    </a:prstGeom>
                    <a:noFill/>
                    <a:ln>
                      <a:noFill/>
                    </a:ln>
                    <a:extLst>
                      <a:ext uri="{53640926-AAD7-44D8-BBD7-CCE9431645EC}">
                        <a14:shadowObscured xmlns:a14="http://schemas.microsoft.com/office/drawing/2010/main"/>
                      </a:ext>
                    </a:extLst>
                  </pic:spPr>
                </pic:pic>
              </a:graphicData>
            </a:graphic>
          </wp:inline>
        </w:drawing>
      </w:r>
    </w:p>
    <w:p w14:paraId="0219F4DA" w14:textId="5B1BC9B8" w:rsidR="00F14A7C" w:rsidRPr="00B5136B" w:rsidRDefault="00B5136B" w:rsidP="00B5136B">
      <w:pPr>
        <w:pStyle w:val="Descripcin"/>
        <w:jc w:val="center"/>
        <w:rPr>
          <w:color w:val="000000" w:themeColor="text1"/>
        </w:rPr>
      </w:pPr>
      <w:bookmarkStart w:id="88" w:name="_Ref153615173"/>
      <w:bookmarkStart w:id="89" w:name="_Toc153894557"/>
      <w:r w:rsidRPr="00B5136B">
        <w:rPr>
          <w:color w:val="000000" w:themeColor="text1"/>
        </w:rPr>
        <w:t xml:space="preserve">Ilustración </w:t>
      </w:r>
      <w:r w:rsidRPr="00B5136B">
        <w:rPr>
          <w:color w:val="000000" w:themeColor="text1"/>
        </w:rPr>
        <w:fldChar w:fldCharType="begin"/>
      </w:r>
      <w:r w:rsidRPr="00B5136B">
        <w:rPr>
          <w:color w:val="000000" w:themeColor="text1"/>
        </w:rPr>
        <w:instrText xml:space="preserve"> SEQ Ilustración \* ARABIC </w:instrText>
      </w:r>
      <w:r w:rsidRPr="00B5136B">
        <w:rPr>
          <w:color w:val="000000" w:themeColor="text1"/>
        </w:rPr>
        <w:fldChar w:fldCharType="separate"/>
      </w:r>
      <w:r w:rsidRPr="00B5136B">
        <w:rPr>
          <w:noProof/>
          <w:color w:val="000000" w:themeColor="text1"/>
        </w:rPr>
        <w:t>6</w:t>
      </w:r>
      <w:r w:rsidRPr="00B5136B">
        <w:rPr>
          <w:color w:val="000000" w:themeColor="text1"/>
        </w:rPr>
        <w:fldChar w:fldCharType="end"/>
      </w:r>
      <w:bookmarkEnd w:id="88"/>
      <w:r w:rsidRPr="00B5136B">
        <w:rPr>
          <w:color w:val="000000" w:themeColor="text1"/>
        </w:rPr>
        <w:t>. Diseño final para la Universidad Distrital.</w:t>
      </w:r>
      <w:bookmarkEnd w:id="89"/>
    </w:p>
    <w:p w14:paraId="5423C1A0" w14:textId="77777777" w:rsidR="00650AAE" w:rsidRDefault="00650AAE" w:rsidP="00650AAE">
      <w:pPr>
        <w:jc w:val="center"/>
        <w:rPr>
          <w:sz w:val="18"/>
          <w:szCs w:val="18"/>
        </w:rPr>
      </w:pPr>
      <w:r w:rsidRPr="00753AEA">
        <w:rPr>
          <w:sz w:val="18"/>
          <w:szCs w:val="18"/>
        </w:rPr>
        <w:t>Fuente: Elaboración propia</w:t>
      </w:r>
    </w:p>
    <w:p w14:paraId="7CB7BD99" w14:textId="77777777" w:rsidR="00650AAE" w:rsidRPr="00753AEA" w:rsidRDefault="00650AAE" w:rsidP="002C0677">
      <w:pPr>
        <w:rPr>
          <w:sz w:val="18"/>
          <w:szCs w:val="18"/>
        </w:rPr>
      </w:pPr>
    </w:p>
    <w:p w14:paraId="10028D26" w14:textId="2684A529" w:rsidR="00B82497" w:rsidRPr="004B323D" w:rsidRDefault="00E76FFB" w:rsidP="000241D2">
      <w:pPr>
        <w:pStyle w:val="Ttulo1"/>
        <w:numPr>
          <w:ilvl w:val="0"/>
          <w:numId w:val="8"/>
        </w:numPr>
        <w:spacing w:before="240"/>
        <w:rPr>
          <w:color w:val="00B050"/>
          <w:lang w:val="es-CO"/>
        </w:rPr>
      </w:pPr>
      <w:bookmarkStart w:id="90" w:name="_Toc149309040"/>
      <w:bookmarkStart w:id="91" w:name="_Toc164071398"/>
      <w:r w:rsidRPr="004B323D">
        <w:rPr>
          <w:color w:val="00B050"/>
          <w:lang w:val="es-CO"/>
        </w:rPr>
        <w:t>P</w:t>
      </w:r>
      <w:r w:rsidR="00641321">
        <w:rPr>
          <w:color w:val="00B050"/>
          <w:lang w:val="es-CO"/>
        </w:rPr>
        <w:t xml:space="preserve">orcentaje de </w:t>
      </w:r>
      <w:r w:rsidRPr="004B323D">
        <w:rPr>
          <w:color w:val="00B050"/>
          <w:lang w:val="es-CO"/>
        </w:rPr>
        <w:t>cobertura</w:t>
      </w:r>
      <w:r w:rsidR="00641321">
        <w:rPr>
          <w:color w:val="00B050"/>
          <w:lang w:val="es-CO"/>
        </w:rPr>
        <w:t xml:space="preserve"> y p</w:t>
      </w:r>
      <w:r w:rsidR="00641321" w:rsidRPr="004B323D">
        <w:rPr>
          <w:color w:val="00B050"/>
          <w:lang w:val="es-CO"/>
        </w:rPr>
        <w:t>otencial de ahorro</w:t>
      </w:r>
      <w:bookmarkEnd w:id="90"/>
      <w:bookmarkEnd w:id="91"/>
    </w:p>
    <w:p w14:paraId="0974D414" w14:textId="6297702F" w:rsidR="00641321" w:rsidRPr="00641321" w:rsidRDefault="00641321" w:rsidP="00641321">
      <w:pPr>
        <w:pStyle w:val="Ttulo2"/>
        <w:numPr>
          <w:ilvl w:val="1"/>
          <w:numId w:val="8"/>
        </w:numPr>
        <w:rPr>
          <w:color w:val="000000" w:themeColor="text1"/>
        </w:rPr>
      </w:pPr>
      <w:bookmarkStart w:id="92" w:name="_Toc149309041"/>
      <w:bookmarkStart w:id="93" w:name="_Toc164071399"/>
      <w:r>
        <w:rPr>
          <w:color w:val="000000" w:themeColor="text1"/>
        </w:rPr>
        <w:t>Porcentaje de cobertura</w:t>
      </w:r>
      <w:bookmarkEnd w:id="92"/>
      <w:bookmarkEnd w:id="93"/>
    </w:p>
    <w:p w14:paraId="32CDFF5D" w14:textId="3A0B5987" w:rsidR="00F55A95" w:rsidRDefault="00657BE2" w:rsidP="00E248A9">
      <w:r>
        <w:t>Para el cálculo del potencial de ahorro y la cobertura energética que proporciona</w:t>
      </w:r>
      <w:r w:rsidR="00155C5F">
        <w:t>ría</w:t>
      </w:r>
      <w:r>
        <w:t xml:space="preserve"> la planta solar fotovoltaica </w:t>
      </w:r>
      <w:r w:rsidR="007240B3">
        <w:t xml:space="preserve">a la edificación, </w:t>
      </w:r>
      <w:r>
        <w:t>se t</w:t>
      </w:r>
      <w:r w:rsidR="006D288E">
        <w:t>uvo</w:t>
      </w:r>
      <w:r>
        <w:t xml:space="preserve"> en cuenta </w:t>
      </w:r>
      <w:r w:rsidR="006D288E">
        <w:t>su</w:t>
      </w:r>
      <w:r>
        <w:t xml:space="preserve"> potencia </w:t>
      </w:r>
      <w:r w:rsidR="006D288E">
        <w:t xml:space="preserve">total </w:t>
      </w:r>
      <w:r>
        <w:t xml:space="preserve">y </w:t>
      </w:r>
      <w:r w:rsidRPr="002E7419">
        <w:rPr>
          <w:color w:val="000000" w:themeColor="text1"/>
        </w:rPr>
        <w:t xml:space="preserve">la energía </w:t>
      </w:r>
      <w:r w:rsidR="006D288E">
        <w:rPr>
          <w:color w:val="000000" w:themeColor="text1"/>
        </w:rPr>
        <w:t xml:space="preserve">eléctrica </w:t>
      </w:r>
      <w:r w:rsidRPr="002E7419">
        <w:rPr>
          <w:color w:val="000000" w:themeColor="text1"/>
        </w:rPr>
        <w:t>producida</w:t>
      </w:r>
      <w:r w:rsidR="00F55A95" w:rsidRPr="002E7419">
        <w:rPr>
          <w:color w:val="000000" w:themeColor="text1"/>
        </w:rPr>
        <w:t>.</w:t>
      </w:r>
      <w:r w:rsidRPr="002E7419">
        <w:rPr>
          <w:color w:val="000000" w:themeColor="text1"/>
        </w:rPr>
        <w:t xml:space="preserve"> </w:t>
      </w:r>
      <w:r w:rsidR="00003A96">
        <w:rPr>
          <w:color w:val="000000" w:themeColor="text1"/>
        </w:rPr>
        <w:t xml:space="preserve">La planta se diseñó </w:t>
      </w:r>
      <w:r>
        <w:t>para interconecta</w:t>
      </w:r>
      <w:r w:rsidR="0030594A">
        <w:t>rse</w:t>
      </w:r>
      <w:r>
        <w:t xml:space="preserve"> a la red </w:t>
      </w:r>
      <w:r w:rsidR="0030594A">
        <w:t xml:space="preserve">eléctrica </w:t>
      </w:r>
      <w:r>
        <w:t xml:space="preserve">y </w:t>
      </w:r>
      <w:r w:rsidR="0030594A">
        <w:t>f</w:t>
      </w:r>
      <w:r w:rsidR="00930A06">
        <w:t>avorecer el</w:t>
      </w:r>
      <w:r w:rsidR="0030594A">
        <w:t xml:space="preserve"> </w:t>
      </w:r>
      <w:r>
        <w:t>autoconsumo</w:t>
      </w:r>
      <w:r w:rsidR="00930A06">
        <w:t xml:space="preserve"> energético</w:t>
      </w:r>
      <w:r>
        <w:t>,</w:t>
      </w:r>
      <w:r w:rsidR="00930A06">
        <w:t xml:space="preserve"> sin</w:t>
      </w:r>
      <w:r w:rsidR="00BA775F">
        <w:t xml:space="preserve"> </w:t>
      </w:r>
      <w:r w:rsidR="007240B3">
        <w:t>exporta</w:t>
      </w:r>
      <w:r w:rsidR="00BA775F">
        <w:t>r ni vender energía</w:t>
      </w:r>
      <w:r w:rsidR="007240B3">
        <w:t xml:space="preserve"> </w:t>
      </w:r>
      <w:r w:rsidR="00BA775F">
        <w:t>al</w:t>
      </w:r>
      <w:r w:rsidR="007240B3">
        <w:t xml:space="preserve"> operador de red.</w:t>
      </w:r>
    </w:p>
    <w:p w14:paraId="7B4B1B91" w14:textId="7C0E35B5" w:rsidR="00CE6B9A" w:rsidRDefault="00225C8B" w:rsidP="00E248A9">
      <w:r>
        <w:t>El porcentaje de cobertura se determina al comparar la generación de energía contra el consumo energético de la edificación</w:t>
      </w:r>
      <w:r w:rsidR="00101058">
        <w:t xml:space="preserve">, según la </w:t>
      </w:r>
      <w:r w:rsidR="00101058">
        <w:fldChar w:fldCharType="begin"/>
      </w:r>
      <w:r w:rsidR="00101058">
        <w:instrText xml:space="preserve"> REF _Ref149139577 \h </w:instrText>
      </w:r>
      <w:r w:rsidR="00101058">
        <w:fldChar w:fldCharType="separate"/>
      </w:r>
      <w:r w:rsidR="00B52CA2" w:rsidRPr="00B50B24">
        <w:rPr>
          <w:color w:val="000000" w:themeColor="text1"/>
        </w:rPr>
        <w:t xml:space="preserve">Ecuación </w:t>
      </w:r>
      <w:r w:rsidR="00B52CA2">
        <w:rPr>
          <w:noProof/>
          <w:color w:val="000000" w:themeColor="text1"/>
        </w:rPr>
        <w:t>1</w:t>
      </w:r>
      <w:r w:rsidR="00101058">
        <w:fldChar w:fldCharType="end"/>
      </w:r>
      <w:r w:rsidR="00927F1B">
        <w:t>.</w:t>
      </w:r>
      <w:r w:rsidR="00101058">
        <w:t xml:space="preserve"> </w:t>
      </w:r>
    </w:p>
    <w:p w14:paraId="2C0B0F24" w14:textId="77777777" w:rsidR="00C126A9" w:rsidRDefault="00C126A9" w:rsidP="00C126A9"/>
    <w:p w14:paraId="3F50A22F" w14:textId="77777777" w:rsidR="00C126A9" w:rsidRDefault="00C126A9" w:rsidP="00C126A9">
      <m:oMathPara>
        <m:oMath>
          <m:r>
            <w:rPr>
              <w:rFonts w:ascii="Cambria Math" w:hAnsi="Cambria Math"/>
            </w:rPr>
            <m:t>Porcentaje de Cobertura Relativo=</m:t>
          </m:r>
          <m:f>
            <m:fPr>
              <m:ctrlPr>
                <w:rPr>
                  <w:rFonts w:ascii="Cambria Math" w:hAnsi="Cambria Math"/>
                  <w:i/>
                </w:rPr>
              </m:ctrlPr>
            </m:fPr>
            <m:num>
              <m:r>
                <w:rPr>
                  <w:rFonts w:ascii="Cambria Math" w:hAnsi="Cambria Math"/>
                </w:rPr>
                <m:t>Generación de energía por hora</m:t>
              </m:r>
            </m:num>
            <m:den>
              <m:r>
                <w:rPr>
                  <w:rFonts w:ascii="Cambria Math" w:hAnsi="Cambria Math"/>
                </w:rPr>
                <m:t>Consumo promedio por hora</m:t>
              </m:r>
            </m:den>
          </m:f>
          <m:r>
            <w:rPr>
              <w:rFonts w:ascii="Cambria Math" w:hAnsi="Cambria Math"/>
            </w:rPr>
            <m:t xml:space="preserve"> x 100</m:t>
          </m:r>
        </m:oMath>
      </m:oMathPara>
    </w:p>
    <w:p w14:paraId="136AB134" w14:textId="00FCC2BF" w:rsidR="00C126A9" w:rsidRDefault="00C126A9" w:rsidP="00C126A9">
      <w:pPr>
        <w:pStyle w:val="Descripcin"/>
        <w:keepNext/>
        <w:jc w:val="center"/>
        <w:rPr>
          <w:color w:val="000000" w:themeColor="text1"/>
        </w:rPr>
      </w:pPr>
      <w:bookmarkStart w:id="94" w:name="_Ref149139577"/>
      <w:bookmarkStart w:id="95" w:name="_Toc153894548"/>
      <w:r w:rsidRPr="00B50B24">
        <w:rPr>
          <w:color w:val="000000" w:themeColor="text1"/>
        </w:rPr>
        <w:t xml:space="preserve">Ecuación </w:t>
      </w:r>
      <w:r>
        <w:rPr>
          <w:color w:val="000000" w:themeColor="text1"/>
        </w:rPr>
        <w:fldChar w:fldCharType="begin"/>
      </w:r>
      <w:r>
        <w:rPr>
          <w:color w:val="000000" w:themeColor="text1"/>
        </w:rPr>
        <w:instrText xml:space="preserve"> SEQ Ecuación \* ARABIC </w:instrText>
      </w:r>
      <w:r>
        <w:rPr>
          <w:color w:val="000000" w:themeColor="text1"/>
        </w:rPr>
        <w:fldChar w:fldCharType="separate"/>
      </w:r>
      <w:r w:rsidR="00B52CA2">
        <w:rPr>
          <w:noProof/>
          <w:color w:val="000000" w:themeColor="text1"/>
        </w:rPr>
        <w:t>1</w:t>
      </w:r>
      <w:r>
        <w:rPr>
          <w:color w:val="000000" w:themeColor="text1"/>
        </w:rPr>
        <w:fldChar w:fldCharType="end"/>
      </w:r>
      <w:bookmarkEnd w:id="94"/>
      <w:r w:rsidRPr="00B50B24">
        <w:rPr>
          <w:color w:val="000000" w:themeColor="text1"/>
        </w:rPr>
        <w:t>. Porcentaje de cobertura relativo</w:t>
      </w:r>
      <w:bookmarkEnd w:id="95"/>
    </w:p>
    <w:p w14:paraId="6409EE34" w14:textId="003374E8" w:rsidR="00FA5813" w:rsidRDefault="00AB7541" w:rsidP="00FA5813">
      <w:r>
        <w:t xml:space="preserve">Considerando que el consumo anual de la edificación es de </w:t>
      </w:r>
      <w:r w:rsidR="00AE11A2">
        <w:t>840</w:t>
      </w:r>
      <w:r w:rsidR="00DB50E0">
        <w:t>.000</w:t>
      </w:r>
      <w:r>
        <w:t xml:space="preserve"> kWh/año y la generación anual estimada de la planta solar sería de </w:t>
      </w:r>
      <w:r w:rsidR="00AE11A2">
        <w:t>177</w:t>
      </w:r>
      <w:r w:rsidR="00475724">
        <w:t>.</w:t>
      </w:r>
      <w:r w:rsidR="00AE11A2">
        <w:t>20</w:t>
      </w:r>
      <w:r w:rsidR="00475724">
        <w:t>0</w:t>
      </w:r>
      <w:r>
        <w:t xml:space="preserve"> kWh/año, </w:t>
      </w:r>
      <w:r w:rsidR="006D1D55">
        <w:t xml:space="preserve">el porcentaje </w:t>
      </w:r>
      <w:r w:rsidR="006D11AD">
        <w:t xml:space="preserve">promedio </w:t>
      </w:r>
      <w:r w:rsidR="006D1D55">
        <w:t xml:space="preserve">de cobertura energética </w:t>
      </w:r>
      <w:r w:rsidR="00312157">
        <w:t xml:space="preserve">se </w:t>
      </w:r>
      <w:r w:rsidR="00356057">
        <w:t>estima en</w:t>
      </w:r>
      <w:r w:rsidRPr="00CA7097">
        <w:rPr>
          <w:color w:val="000000" w:themeColor="text1"/>
        </w:rPr>
        <w:t xml:space="preserve"> </w:t>
      </w:r>
      <w:r w:rsidR="00DB50E0">
        <w:rPr>
          <w:color w:val="000000" w:themeColor="text1"/>
        </w:rPr>
        <w:t>2</w:t>
      </w:r>
      <w:r w:rsidR="00AE11A2">
        <w:rPr>
          <w:color w:val="000000" w:themeColor="text1"/>
        </w:rPr>
        <w:t>1</w:t>
      </w:r>
      <w:r w:rsidRPr="00CA7097">
        <w:rPr>
          <w:color w:val="000000" w:themeColor="text1"/>
        </w:rPr>
        <w:t>%</w:t>
      </w:r>
      <w:r w:rsidR="00356057">
        <w:rPr>
          <w:color w:val="000000" w:themeColor="text1"/>
        </w:rPr>
        <w:t>.</w:t>
      </w:r>
      <w:r w:rsidR="006D11AD">
        <w:rPr>
          <w:color w:val="000000" w:themeColor="text1"/>
        </w:rPr>
        <w:t xml:space="preserve"> </w:t>
      </w:r>
      <w:r w:rsidR="00FA5813">
        <w:rPr>
          <w:color w:val="000000" w:themeColor="text1"/>
        </w:rPr>
        <w:t>E</w:t>
      </w:r>
      <w:r w:rsidR="00FA5813" w:rsidRPr="00FA5813">
        <w:rPr>
          <w:color w:val="000000" w:themeColor="text1"/>
        </w:rPr>
        <w:t xml:space="preserve">ste </w:t>
      </w:r>
      <w:r w:rsidR="00FA5813" w:rsidRPr="00FA5813">
        <w:rPr>
          <w:color w:val="000000" w:themeColor="text1"/>
        </w:rPr>
        <w:lastRenderedPageBreak/>
        <w:t xml:space="preserve">porcentaje podría variar según las condiciones climáticas y la hora del día, llegando a alcanzar hasta un </w:t>
      </w:r>
      <w:r w:rsidR="00AE11A2">
        <w:rPr>
          <w:color w:val="000000" w:themeColor="text1"/>
        </w:rPr>
        <w:t>88</w:t>
      </w:r>
      <w:r w:rsidR="00FA5813" w:rsidRPr="00FA5813">
        <w:rPr>
          <w:color w:val="000000" w:themeColor="text1"/>
        </w:rPr>
        <w:t xml:space="preserve">% de cobertura en los momentos de mayor </w:t>
      </w:r>
      <w:r w:rsidR="007A160E">
        <w:rPr>
          <w:color w:val="000000" w:themeColor="text1"/>
        </w:rPr>
        <w:t>irradi</w:t>
      </w:r>
      <w:r w:rsidR="00FA5813" w:rsidRPr="00FA5813">
        <w:rPr>
          <w:color w:val="000000" w:themeColor="text1"/>
        </w:rPr>
        <w:t>ación</w:t>
      </w:r>
      <w:r w:rsidR="007A160E">
        <w:rPr>
          <w:color w:val="000000" w:themeColor="text1"/>
        </w:rPr>
        <w:t xml:space="preserve"> solar</w:t>
      </w:r>
      <w:r w:rsidR="00FA5813" w:rsidRPr="00FA5813">
        <w:rPr>
          <w:color w:val="000000" w:themeColor="text1"/>
        </w:rPr>
        <w:t>.</w:t>
      </w:r>
    </w:p>
    <w:p w14:paraId="760E7D0A" w14:textId="77777777" w:rsidR="000A0579" w:rsidRDefault="000A0579" w:rsidP="00FA5813"/>
    <w:p w14:paraId="3ED799A8" w14:textId="020EC830" w:rsidR="00E248A9" w:rsidRDefault="00476555" w:rsidP="00476555">
      <w:pPr>
        <w:pStyle w:val="Ttulo2"/>
        <w:numPr>
          <w:ilvl w:val="1"/>
          <w:numId w:val="8"/>
        </w:numPr>
        <w:rPr>
          <w:color w:val="000000" w:themeColor="text1"/>
        </w:rPr>
      </w:pPr>
      <w:bookmarkStart w:id="96" w:name="_Toc149309042"/>
      <w:bookmarkStart w:id="97" w:name="_Toc164071400"/>
      <w:r>
        <w:rPr>
          <w:color w:val="000000" w:themeColor="text1"/>
        </w:rPr>
        <w:t>Potencial de ahorro</w:t>
      </w:r>
      <w:bookmarkEnd w:id="96"/>
      <w:bookmarkEnd w:id="97"/>
    </w:p>
    <w:p w14:paraId="2C6D35CF" w14:textId="1AAB422B" w:rsidR="0062186E" w:rsidRPr="005B0419" w:rsidRDefault="008B54BB" w:rsidP="00476555">
      <w:pPr>
        <w:rPr>
          <w:color w:val="000000" w:themeColor="text1"/>
        </w:rPr>
      </w:pPr>
      <w:bookmarkStart w:id="98" w:name="_Hlk151299811"/>
      <w:r w:rsidRPr="005B0419">
        <w:rPr>
          <w:color w:val="000000" w:themeColor="text1"/>
        </w:rPr>
        <w:t xml:space="preserve">El potencial de ahorro es calculado a partir de la </w:t>
      </w:r>
      <w:r w:rsidR="0062186E" w:rsidRPr="005B0419">
        <w:rPr>
          <w:color w:val="000000" w:themeColor="text1"/>
        </w:rPr>
        <w:t xml:space="preserve">diferencia entre el costo del </w:t>
      </w:r>
      <w:r w:rsidR="00E90649">
        <w:rPr>
          <w:color w:val="000000" w:themeColor="text1"/>
        </w:rPr>
        <w:t>k</w:t>
      </w:r>
      <w:r w:rsidR="0062186E" w:rsidRPr="005B0419">
        <w:rPr>
          <w:color w:val="000000" w:themeColor="text1"/>
        </w:rPr>
        <w:t xml:space="preserve">Wh sustituido de la red </w:t>
      </w:r>
      <w:r w:rsidR="003A34E0">
        <w:rPr>
          <w:color w:val="000000" w:themeColor="text1"/>
        </w:rPr>
        <w:t xml:space="preserve">eléctrica </w:t>
      </w:r>
      <w:r w:rsidR="0062186E" w:rsidRPr="005B0419">
        <w:rPr>
          <w:color w:val="000000" w:themeColor="text1"/>
        </w:rPr>
        <w:t xml:space="preserve">y el costo del </w:t>
      </w:r>
      <w:r w:rsidR="00E90649">
        <w:rPr>
          <w:color w:val="000000" w:themeColor="text1"/>
        </w:rPr>
        <w:t>k</w:t>
      </w:r>
      <w:r w:rsidR="0062186E" w:rsidRPr="005B0419">
        <w:rPr>
          <w:color w:val="000000" w:themeColor="text1"/>
        </w:rPr>
        <w:t xml:space="preserve">Wh </w:t>
      </w:r>
      <w:r w:rsidR="00332B62">
        <w:rPr>
          <w:color w:val="000000" w:themeColor="text1"/>
        </w:rPr>
        <w:t>generado</w:t>
      </w:r>
      <w:r w:rsidR="0062186E" w:rsidRPr="005B0419">
        <w:rPr>
          <w:color w:val="000000" w:themeColor="text1"/>
        </w:rPr>
        <w:t xml:space="preserve"> por la </w:t>
      </w:r>
      <w:r w:rsidR="00554C62">
        <w:rPr>
          <w:color w:val="000000" w:themeColor="text1"/>
        </w:rPr>
        <w:t>planta</w:t>
      </w:r>
      <w:r w:rsidR="0062186E" w:rsidRPr="005B0419">
        <w:rPr>
          <w:color w:val="000000" w:themeColor="text1"/>
        </w:rPr>
        <w:t xml:space="preserve"> solar fotovoltaica. </w:t>
      </w:r>
    </w:p>
    <w:p w14:paraId="68FDE299" w14:textId="386426EA" w:rsidR="005A5707" w:rsidRDefault="005A5707" w:rsidP="005A5707">
      <w:pPr>
        <w:rPr>
          <w:color w:val="000000" w:themeColor="text1"/>
        </w:rPr>
      </w:pPr>
      <w:r>
        <w:rPr>
          <w:color w:val="000000" w:themeColor="text1"/>
        </w:rPr>
        <w:t xml:space="preserve">Para determinar el valor final del kWh generado por la planta solar (Costo Nivelado de la Energía. LCOE, por sus siglas en inglés), se consideran los costos de inversión (CapEx), de operación y mantenimiento (OpEx) del proyecto a lo largo de </w:t>
      </w:r>
      <w:r w:rsidRPr="005A6684">
        <w:rPr>
          <w:color w:val="000000" w:themeColor="text1"/>
        </w:rPr>
        <w:t xml:space="preserve">20 años (tiempo estimado de vida útil). Además, se tiene en cuenta la generación energética según la degradación de los paneles solares en el tiempo. Según este análisis, el LCOE estimado de la planta solar es de </w:t>
      </w:r>
      <w:r w:rsidRPr="00ED1F7B">
        <w:rPr>
          <w:color w:val="000000" w:themeColor="text1"/>
        </w:rPr>
        <w:t xml:space="preserve">aproximadamente $ </w:t>
      </w:r>
      <w:r w:rsidR="00DB50E0">
        <w:rPr>
          <w:color w:val="000000" w:themeColor="text1"/>
        </w:rPr>
        <w:t>2</w:t>
      </w:r>
      <w:r w:rsidR="00E64913">
        <w:rPr>
          <w:color w:val="000000" w:themeColor="text1"/>
        </w:rPr>
        <w:t>0</w:t>
      </w:r>
      <w:r w:rsidR="00AE11A2">
        <w:rPr>
          <w:color w:val="000000" w:themeColor="text1"/>
        </w:rPr>
        <w:t>4</w:t>
      </w:r>
      <w:r w:rsidRPr="00ED1F7B">
        <w:rPr>
          <w:color w:val="000000" w:themeColor="text1"/>
        </w:rPr>
        <w:t xml:space="preserve"> COP/kWh.</w:t>
      </w:r>
    </w:p>
    <w:p w14:paraId="1C0B5ECD" w14:textId="6C5A321A" w:rsidR="00476555" w:rsidRPr="005B0419" w:rsidRDefault="00B8680A" w:rsidP="00476555">
      <w:pPr>
        <w:rPr>
          <w:color w:val="000000" w:themeColor="text1"/>
        </w:rPr>
      </w:pPr>
      <w:r>
        <w:rPr>
          <w:color w:val="000000" w:themeColor="text1"/>
        </w:rPr>
        <w:t xml:space="preserve">Como se puede ver en la tabla </w:t>
      </w:r>
      <w:r w:rsidR="005B15EF">
        <w:rPr>
          <w:color w:val="000000" w:themeColor="text1"/>
        </w:rPr>
        <w:t xml:space="preserve">a continuación, </w:t>
      </w:r>
      <w:r>
        <w:rPr>
          <w:color w:val="000000" w:themeColor="text1"/>
        </w:rPr>
        <w:t>e</w:t>
      </w:r>
      <w:r w:rsidR="0062186E" w:rsidRPr="005B0419">
        <w:rPr>
          <w:color w:val="000000" w:themeColor="text1"/>
        </w:rPr>
        <w:t xml:space="preserve">l costo estimado de </w:t>
      </w:r>
      <w:r w:rsidR="004A77EF">
        <w:rPr>
          <w:color w:val="000000" w:themeColor="text1"/>
        </w:rPr>
        <w:t xml:space="preserve">inversión de </w:t>
      </w:r>
      <w:r w:rsidR="0062186E" w:rsidRPr="005B0419">
        <w:rPr>
          <w:color w:val="000000" w:themeColor="text1"/>
        </w:rPr>
        <w:t>la</w:t>
      </w:r>
      <w:r w:rsidR="004A77EF">
        <w:rPr>
          <w:color w:val="000000" w:themeColor="text1"/>
        </w:rPr>
        <w:t xml:space="preserve"> planta</w:t>
      </w:r>
      <w:r w:rsidR="0062186E" w:rsidRPr="005B0419">
        <w:rPr>
          <w:color w:val="000000" w:themeColor="text1"/>
        </w:rPr>
        <w:t xml:space="preserve"> solar fotovoltaica </w:t>
      </w:r>
      <w:r>
        <w:rPr>
          <w:color w:val="000000" w:themeColor="text1"/>
        </w:rPr>
        <w:t xml:space="preserve">es de </w:t>
      </w:r>
      <w:r w:rsidR="007B576B">
        <w:rPr>
          <w:color w:val="000000" w:themeColor="text1"/>
        </w:rPr>
        <w:t xml:space="preserve">aproximadamente $ </w:t>
      </w:r>
      <w:r w:rsidR="00E64913">
        <w:rPr>
          <w:color w:val="000000" w:themeColor="text1"/>
        </w:rPr>
        <w:t>2</w:t>
      </w:r>
      <w:r w:rsidR="009774BA">
        <w:rPr>
          <w:color w:val="000000" w:themeColor="text1"/>
        </w:rPr>
        <w:t>5</w:t>
      </w:r>
      <w:r w:rsidR="00E64913">
        <w:rPr>
          <w:color w:val="000000" w:themeColor="text1"/>
        </w:rPr>
        <w:t>7</w:t>
      </w:r>
      <w:r w:rsidR="007B576B">
        <w:rPr>
          <w:color w:val="000000" w:themeColor="text1"/>
        </w:rPr>
        <w:t xml:space="preserve"> MCOP</w:t>
      </w:r>
      <w:r w:rsidR="005B15EF">
        <w:rPr>
          <w:color w:val="000000" w:themeColor="text1"/>
        </w:rPr>
        <w:t xml:space="preserve"> antes de impuestos aplicables</w:t>
      </w:r>
      <w:r w:rsidR="007B576B">
        <w:rPr>
          <w:color w:val="000000" w:themeColor="text1"/>
        </w:rPr>
        <w:t xml:space="preserve">, el cual </w:t>
      </w:r>
      <w:r w:rsidR="0062186E" w:rsidRPr="005B0419">
        <w:rPr>
          <w:color w:val="000000" w:themeColor="text1"/>
        </w:rPr>
        <w:t>incluye</w:t>
      </w:r>
      <w:r w:rsidR="005B15EF">
        <w:rPr>
          <w:color w:val="000000" w:themeColor="text1"/>
        </w:rPr>
        <w:t xml:space="preserve"> lo siguiente</w:t>
      </w:r>
      <w:r w:rsidR="0062186E" w:rsidRPr="005B0419">
        <w:rPr>
          <w:color w:val="000000" w:themeColor="text1"/>
        </w:rPr>
        <w:t>:</w:t>
      </w:r>
    </w:p>
    <w:bookmarkEnd w:id="98"/>
    <w:p w14:paraId="08F2B2EC" w14:textId="55A81356" w:rsidR="008B54BB" w:rsidRDefault="008B54BB" w:rsidP="008B54BB">
      <w:pPr>
        <w:pStyle w:val="Prrafodelista"/>
        <w:numPr>
          <w:ilvl w:val="0"/>
          <w:numId w:val="11"/>
        </w:numPr>
      </w:pPr>
      <w:r>
        <w:t>Equipos de generación.</w:t>
      </w:r>
    </w:p>
    <w:p w14:paraId="14354D61" w14:textId="47964BCE" w:rsidR="008B54BB" w:rsidRDefault="008B54BB" w:rsidP="008B54BB">
      <w:pPr>
        <w:pStyle w:val="Prrafodelista"/>
        <w:numPr>
          <w:ilvl w:val="0"/>
          <w:numId w:val="11"/>
        </w:numPr>
      </w:pPr>
      <w:r>
        <w:t>Equipos de interconexión.</w:t>
      </w:r>
    </w:p>
    <w:p w14:paraId="1FC3DD38" w14:textId="6BE6F3ED" w:rsidR="008B54BB" w:rsidRDefault="008B54BB" w:rsidP="008B54BB">
      <w:pPr>
        <w:pStyle w:val="Prrafodelista"/>
        <w:numPr>
          <w:ilvl w:val="0"/>
          <w:numId w:val="11"/>
        </w:numPr>
      </w:pPr>
      <w:r>
        <w:t>Cableado requerido.</w:t>
      </w:r>
    </w:p>
    <w:p w14:paraId="585FB5A1" w14:textId="00C95C2B" w:rsidR="008B54BB" w:rsidRDefault="008B54BB" w:rsidP="008B54BB">
      <w:pPr>
        <w:pStyle w:val="Prrafodelista"/>
        <w:numPr>
          <w:ilvl w:val="0"/>
          <w:numId w:val="11"/>
        </w:numPr>
      </w:pPr>
      <w:r>
        <w:t>Elementos de protección eléctrica</w:t>
      </w:r>
    </w:p>
    <w:p w14:paraId="64747AC4" w14:textId="1628BFFD" w:rsidR="008B54BB" w:rsidRDefault="008B54BB" w:rsidP="008B54BB">
      <w:pPr>
        <w:pStyle w:val="Prrafodelista"/>
        <w:numPr>
          <w:ilvl w:val="0"/>
          <w:numId w:val="11"/>
        </w:numPr>
      </w:pPr>
      <w:r>
        <w:t>Elementos de puesta a tierra.</w:t>
      </w:r>
    </w:p>
    <w:p w14:paraId="7DDE8FD6" w14:textId="1195A875" w:rsidR="008B54BB" w:rsidRDefault="008B54BB" w:rsidP="008B54BB">
      <w:pPr>
        <w:pStyle w:val="Prrafodelista"/>
        <w:numPr>
          <w:ilvl w:val="0"/>
          <w:numId w:val="11"/>
        </w:numPr>
      </w:pPr>
      <w:r>
        <w:t>Ingeniería de detalle.</w:t>
      </w:r>
    </w:p>
    <w:p w14:paraId="1883C2D0" w14:textId="53DE14E0" w:rsidR="008B54BB" w:rsidRDefault="008B54BB" w:rsidP="008B54BB">
      <w:pPr>
        <w:pStyle w:val="Prrafodelista"/>
        <w:numPr>
          <w:ilvl w:val="0"/>
          <w:numId w:val="11"/>
        </w:numPr>
      </w:pPr>
      <w:r>
        <w:t>Adecuaciones requeridas.</w:t>
      </w:r>
    </w:p>
    <w:p w14:paraId="1CD5560A" w14:textId="728A4917" w:rsidR="008B54BB" w:rsidRDefault="008B54BB" w:rsidP="008B54BB">
      <w:pPr>
        <w:pStyle w:val="Prrafodelista"/>
        <w:numPr>
          <w:ilvl w:val="0"/>
          <w:numId w:val="11"/>
        </w:numPr>
      </w:pPr>
      <w:r>
        <w:t>Logística de la obra.</w:t>
      </w:r>
    </w:p>
    <w:p w14:paraId="68036E2B" w14:textId="3E22F60F" w:rsidR="008B54BB" w:rsidRDefault="008B54BB" w:rsidP="008B54BB">
      <w:pPr>
        <w:pStyle w:val="Prrafodelista"/>
        <w:numPr>
          <w:ilvl w:val="0"/>
          <w:numId w:val="11"/>
        </w:numPr>
      </w:pPr>
      <w:r>
        <w:t>Mano de obra de instalación.</w:t>
      </w:r>
    </w:p>
    <w:p w14:paraId="20ADD377" w14:textId="486DED54" w:rsidR="008B54BB" w:rsidRDefault="008B54BB" w:rsidP="008B54BB">
      <w:pPr>
        <w:pStyle w:val="Prrafodelista"/>
        <w:numPr>
          <w:ilvl w:val="0"/>
          <w:numId w:val="11"/>
        </w:numPr>
      </w:pPr>
      <w:r>
        <w:t>Pólizas.</w:t>
      </w:r>
    </w:p>
    <w:p w14:paraId="0936C000" w14:textId="541980C6" w:rsidR="00AF6E68" w:rsidRDefault="008B54BB" w:rsidP="00AF6E68">
      <w:pPr>
        <w:pStyle w:val="Prrafodelista"/>
        <w:numPr>
          <w:ilvl w:val="0"/>
          <w:numId w:val="11"/>
        </w:numPr>
      </w:pPr>
      <w:r>
        <w:t>Tramites y documentación.</w:t>
      </w:r>
    </w:p>
    <w:p w14:paraId="6EA69655" w14:textId="77777777" w:rsidR="00F64809" w:rsidRDefault="00F64809" w:rsidP="00F64809"/>
    <w:tbl>
      <w:tblPr>
        <w:tblW w:w="10231" w:type="dxa"/>
        <w:jc w:val="center"/>
        <w:tblLayout w:type="fixed"/>
        <w:tblCellMar>
          <w:left w:w="70" w:type="dxa"/>
          <w:right w:w="70" w:type="dxa"/>
        </w:tblCellMar>
        <w:tblLook w:val="04A0" w:firstRow="1" w:lastRow="0" w:firstColumn="1" w:lastColumn="0" w:noHBand="0" w:noVBand="1"/>
      </w:tblPr>
      <w:tblGrid>
        <w:gridCol w:w="699"/>
        <w:gridCol w:w="3961"/>
        <w:gridCol w:w="1284"/>
        <w:gridCol w:w="1134"/>
        <w:gridCol w:w="1276"/>
        <w:gridCol w:w="1717"/>
        <w:gridCol w:w="160"/>
      </w:tblGrid>
      <w:tr w:rsidR="00AE11A2" w:rsidRPr="00AE11A2" w14:paraId="2F57E65F" w14:textId="77777777" w:rsidTr="00134535">
        <w:trPr>
          <w:gridAfter w:val="1"/>
          <w:wAfter w:w="160" w:type="dxa"/>
          <w:trHeight w:val="285"/>
          <w:jc w:val="center"/>
        </w:trPr>
        <w:tc>
          <w:tcPr>
            <w:tcW w:w="699" w:type="dxa"/>
            <w:tcBorders>
              <w:top w:val="single" w:sz="8" w:space="0" w:color="auto"/>
              <w:left w:val="single" w:sz="8" w:space="0" w:color="auto"/>
              <w:bottom w:val="single" w:sz="8" w:space="0" w:color="auto"/>
              <w:right w:val="nil"/>
            </w:tcBorders>
            <w:shd w:val="clear" w:color="000000" w:fill="FFFFFF"/>
            <w:noWrap/>
            <w:vAlign w:val="center"/>
            <w:hideMark/>
          </w:tcPr>
          <w:p w14:paraId="22BD3F6E"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Ítem</w:t>
            </w:r>
          </w:p>
        </w:tc>
        <w:tc>
          <w:tcPr>
            <w:tcW w:w="3961" w:type="dxa"/>
            <w:tcBorders>
              <w:top w:val="single" w:sz="8" w:space="0" w:color="auto"/>
              <w:left w:val="nil"/>
              <w:bottom w:val="single" w:sz="8" w:space="0" w:color="auto"/>
              <w:right w:val="nil"/>
            </w:tcBorders>
            <w:shd w:val="clear" w:color="000000" w:fill="00B050"/>
            <w:vAlign w:val="center"/>
            <w:hideMark/>
          </w:tcPr>
          <w:p w14:paraId="51371B81" w14:textId="77777777" w:rsidR="00AE11A2" w:rsidRPr="00AE11A2" w:rsidRDefault="00AE11A2" w:rsidP="00AE11A2">
            <w:pPr>
              <w:spacing w:after="0"/>
              <w:jc w:val="center"/>
              <w:rPr>
                <w:rFonts w:cs="Calibri"/>
                <w:b/>
                <w:bCs/>
                <w:color w:val="FFFFFF"/>
                <w:sz w:val="18"/>
                <w:szCs w:val="18"/>
                <w:lang w:eastAsia="es-CO"/>
              </w:rPr>
            </w:pPr>
            <w:r w:rsidRPr="00AE11A2">
              <w:rPr>
                <w:rFonts w:cs="Calibri"/>
                <w:b/>
                <w:bCs/>
                <w:color w:val="FFFFFF"/>
                <w:sz w:val="18"/>
                <w:szCs w:val="18"/>
                <w:lang w:eastAsia="es-CO"/>
              </w:rPr>
              <w:t>Descripción/Equipo</w:t>
            </w:r>
          </w:p>
        </w:tc>
        <w:tc>
          <w:tcPr>
            <w:tcW w:w="1284" w:type="dxa"/>
            <w:tcBorders>
              <w:top w:val="single" w:sz="8" w:space="0" w:color="auto"/>
              <w:left w:val="nil"/>
              <w:bottom w:val="single" w:sz="8" w:space="0" w:color="auto"/>
              <w:right w:val="nil"/>
            </w:tcBorders>
            <w:shd w:val="clear" w:color="000000" w:fill="00B050"/>
            <w:noWrap/>
            <w:vAlign w:val="center"/>
            <w:hideMark/>
          </w:tcPr>
          <w:p w14:paraId="4A26F4B6" w14:textId="77777777" w:rsidR="00AE11A2" w:rsidRPr="00AE11A2" w:rsidRDefault="00AE11A2" w:rsidP="00AE11A2">
            <w:pPr>
              <w:spacing w:after="0"/>
              <w:jc w:val="center"/>
              <w:rPr>
                <w:rFonts w:cs="Calibri"/>
                <w:b/>
                <w:bCs/>
                <w:color w:val="FFFFFF"/>
                <w:sz w:val="18"/>
                <w:szCs w:val="18"/>
                <w:lang w:eastAsia="es-CO"/>
              </w:rPr>
            </w:pPr>
            <w:r w:rsidRPr="00AE11A2">
              <w:rPr>
                <w:rFonts w:cs="Calibri"/>
                <w:b/>
                <w:bCs/>
                <w:color w:val="FFFFFF"/>
                <w:sz w:val="18"/>
                <w:szCs w:val="18"/>
                <w:lang w:eastAsia="es-CO"/>
              </w:rPr>
              <w:t>Unidad</w:t>
            </w:r>
          </w:p>
        </w:tc>
        <w:tc>
          <w:tcPr>
            <w:tcW w:w="1134" w:type="dxa"/>
            <w:tcBorders>
              <w:top w:val="single" w:sz="8" w:space="0" w:color="auto"/>
              <w:left w:val="nil"/>
              <w:bottom w:val="single" w:sz="8" w:space="0" w:color="auto"/>
              <w:right w:val="nil"/>
            </w:tcBorders>
            <w:shd w:val="clear" w:color="000000" w:fill="00B050"/>
            <w:noWrap/>
            <w:vAlign w:val="center"/>
            <w:hideMark/>
          </w:tcPr>
          <w:p w14:paraId="5386C395" w14:textId="77777777" w:rsidR="00AE11A2" w:rsidRPr="00AE11A2" w:rsidRDefault="00AE11A2" w:rsidP="00AE11A2">
            <w:pPr>
              <w:spacing w:after="0"/>
              <w:jc w:val="center"/>
              <w:rPr>
                <w:rFonts w:cs="Calibri"/>
                <w:b/>
                <w:bCs/>
                <w:color w:val="FFFFFF"/>
                <w:sz w:val="18"/>
                <w:szCs w:val="18"/>
                <w:lang w:eastAsia="es-CO"/>
              </w:rPr>
            </w:pPr>
            <w:r w:rsidRPr="00AE11A2">
              <w:rPr>
                <w:rFonts w:cs="Calibri"/>
                <w:b/>
                <w:bCs/>
                <w:color w:val="FFFFFF"/>
                <w:sz w:val="18"/>
                <w:szCs w:val="18"/>
                <w:lang w:eastAsia="es-CO"/>
              </w:rPr>
              <w:t>Cantidad</w:t>
            </w:r>
          </w:p>
        </w:tc>
        <w:tc>
          <w:tcPr>
            <w:tcW w:w="1276" w:type="dxa"/>
            <w:tcBorders>
              <w:top w:val="single" w:sz="8" w:space="0" w:color="auto"/>
              <w:left w:val="nil"/>
              <w:bottom w:val="single" w:sz="8" w:space="0" w:color="auto"/>
              <w:right w:val="nil"/>
            </w:tcBorders>
            <w:shd w:val="clear" w:color="000000" w:fill="00B050"/>
            <w:noWrap/>
            <w:vAlign w:val="center"/>
            <w:hideMark/>
          </w:tcPr>
          <w:p w14:paraId="1DE639E5" w14:textId="77777777" w:rsidR="00AE11A2" w:rsidRDefault="00AE11A2" w:rsidP="00AE11A2">
            <w:pPr>
              <w:spacing w:after="0"/>
              <w:jc w:val="center"/>
              <w:rPr>
                <w:rFonts w:cs="Calibri"/>
                <w:b/>
                <w:bCs/>
                <w:color w:val="FFFFFF"/>
                <w:sz w:val="18"/>
                <w:szCs w:val="18"/>
                <w:lang w:eastAsia="es-CO"/>
              </w:rPr>
            </w:pPr>
            <w:r w:rsidRPr="00AE11A2">
              <w:rPr>
                <w:rFonts w:cs="Calibri"/>
                <w:b/>
                <w:bCs/>
                <w:color w:val="FFFFFF"/>
                <w:sz w:val="18"/>
                <w:szCs w:val="18"/>
                <w:lang w:eastAsia="es-CO"/>
              </w:rPr>
              <w:t xml:space="preserve">V. </w:t>
            </w:r>
            <w:proofErr w:type="spellStart"/>
            <w:r w:rsidRPr="00AE11A2">
              <w:rPr>
                <w:rFonts w:cs="Calibri"/>
                <w:b/>
                <w:bCs/>
                <w:color w:val="FFFFFF"/>
                <w:sz w:val="18"/>
                <w:szCs w:val="18"/>
                <w:lang w:eastAsia="es-CO"/>
              </w:rPr>
              <w:t>Unit</w:t>
            </w:r>
            <w:proofErr w:type="spellEnd"/>
          </w:p>
          <w:p w14:paraId="740A0052" w14:textId="466094EF" w:rsidR="00F64809" w:rsidRPr="00AE11A2" w:rsidRDefault="00F64809" w:rsidP="00AE11A2">
            <w:pPr>
              <w:spacing w:after="0"/>
              <w:jc w:val="center"/>
              <w:rPr>
                <w:rFonts w:cs="Calibri"/>
                <w:b/>
                <w:bCs/>
                <w:color w:val="FFFFFF"/>
                <w:sz w:val="18"/>
                <w:szCs w:val="18"/>
                <w:lang w:eastAsia="es-CO"/>
              </w:rPr>
            </w:pPr>
            <w:r>
              <w:rPr>
                <w:rFonts w:cs="Calibri"/>
                <w:b/>
                <w:bCs/>
                <w:color w:val="FFFFFF"/>
                <w:sz w:val="18"/>
                <w:szCs w:val="18"/>
                <w:lang w:eastAsia="es-CO"/>
              </w:rPr>
              <w:t>[COP]</w:t>
            </w:r>
          </w:p>
        </w:tc>
        <w:tc>
          <w:tcPr>
            <w:tcW w:w="1717" w:type="dxa"/>
            <w:tcBorders>
              <w:top w:val="single" w:sz="8" w:space="0" w:color="auto"/>
              <w:left w:val="nil"/>
              <w:bottom w:val="single" w:sz="8" w:space="0" w:color="auto"/>
              <w:right w:val="single" w:sz="8" w:space="0" w:color="auto"/>
            </w:tcBorders>
            <w:shd w:val="clear" w:color="000000" w:fill="00B050"/>
            <w:noWrap/>
            <w:vAlign w:val="center"/>
            <w:hideMark/>
          </w:tcPr>
          <w:p w14:paraId="2FAF86DD" w14:textId="77777777" w:rsidR="00AE11A2" w:rsidRDefault="00AE11A2" w:rsidP="00AE11A2">
            <w:pPr>
              <w:spacing w:after="0"/>
              <w:jc w:val="center"/>
              <w:rPr>
                <w:rFonts w:cs="Calibri"/>
                <w:b/>
                <w:bCs/>
                <w:color w:val="FFFFFF"/>
                <w:sz w:val="18"/>
                <w:szCs w:val="18"/>
                <w:lang w:eastAsia="es-CO"/>
              </w:rPr>
            </w:pPr>
            <w:r w:rsidRPr="00AE11A2">
              <w:rPr>
                <w:rFonts w:cs="Calibri"/>
                <w:b/>
                <w:bCs/>
                <w:color w:val="FFFFFF"/>
                <w:sz w:val="18"/>
                <w:szCs w:val="18"/>
                <w:lang w:eastAsia="es-CO"/>
              </w:rPr>
              <w:t>V. Total</w:t>
            </w:r>
          </w:p>
          <w:p w14:paraId="3EBB37C9" w14:textId="458B0880" w:rsidR="00F64809" w:rsidRPr="00AE11A2" w:rsidRDefault="00F64809" w:rsidP="00AE11A2">
            <w:pPr>
              <w:spacing w:after="0"/>
              <w:jc w:val="center"/>
              <w:rPr>
                <w:rFonts w:cs="Calibri"/>
                <w:b/>
                <w:bCs/>
                <w:color w:val="FFFFFF"/>
                <w:sz w:val="18"/>
                <w:szCs w:val="18"/>
                <w:lang w:eastAsia="es-CO"/>
              </w:rPr>
            </w:pPr>
            <w:r>
              <w:rPr>
                <w:rFonts w:cs="Calibri"/>
                <w:b/>
                <w:bCs/>
                <w:color w:val="FFFFFF"/>
                <w:sz w:val="18"/>
                <w:szCs w:val="18"/>
                <w:lang w:eastAsia="es-CO"/>
              </w:rPr>
              <w:t>[COP]</w:t>
            </w:r>
          </w:p>
        </w:tc>
      </w:tr>
      <w:tr w:rsidR="00AE11A2" w:rsidRPr="00AE11A2" w14:paraId="31A8E656" w14:textId="77777777" w:rsidTr="00134535">
        <w:trPr>
          <w:gridAfter w:val="1"/>
          <w:wAfter w:w="160" w:type="dxa"/>
          <w:trHeight w:val="270"/>
          <w:jc w:val="center"/>
        </w:trPr>
        <w:tc>
          <w:tcPr>
            <w:tcW w:w="699" w:type="dxa"/>
            <w:tcBorders>
              <w:top w:val="nil"/>
              <w:left w:val="single" w:sz="8" w:space="0" w:color="auto"/>
              <w:bottom w:val="nil"/>
              <w:right w:val="nil"/>
            </w:tcBorders>
            <w:shd w:val="clear" w:color="000000" w:fill="FFFFFF"/>
            <w:noWrap/>
            <w:vAlign w:val="center"/>
            <w:hideMark/>
          </w:tcPr>
          <w:p w14:paraId="5A2DA7D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3961" w:type="dxa"/>
            <w:tcBorders>
              <w:top w:val="nil"/>
              <w:left w:val="nil"/>
              <w:bottom w:val="nil"/>
              <w:right w:val="nil"/>
            </w:tcBorders>
            <w:shd w:val="clear" w:color="000000" w:fill="FFFFFF"/>
            <w:noWrap/>
            <w:vAlign w:val="center"/>
            <w:hideMark/>
          </w:tcPr>
          <w:p w14:paraId="248DFC4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Panel Solar</w:t>
            </w:r>
          </w:p>
        </w:tc>
        <w:tc>
          <w:tcPr>
            <w:tcW w:w="1284" w:type="dxa"/>
            <w:tcBorders>
              <w:top w:val="nil"/>
              <w:left w:val="nil"/>
              <w:bottom w:val="nil"/>
              <w:right w:val="nil"/>
            </w:tcBorders>
            <w:shd w:val="clear" w:color="000000" w:fill="FFFFFF"/>
            <w:noWrap/>
            <w:vAlign w:val="center"/>
            <w:hideMark/>
          </w:tcPr>
          <w:p w14:paraId="76147A6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nil"/>
              <w:right w:val="nil"/>
            </w:tcBorders>
            <w:shd w:val="clear" w:color="000000" w:fill="FFFFFF"/>
            <w:noWrap/>
            <w:vAlign w:val="center"/>
            <w:hideMark/>
          </w:tcPr>
          <w:p w14:paraId="0AA87AE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208</w:t>
            </w:r>
          </w:p>
        </w:tc>
        <w:tc>
          <w:tcPr>
            <w:tcW w:w="1276" w:type="dxa"/>
            <w:tcBorders>
              <w:top w:val="nil"/>
              <w:left w:val="nil"/>
              <w:bottom w:val="nil"/>
              <w:right w:val="nil"/>
            </w:tcBorders>
            <w:shd w:val="clear" w:color="000000" w:fill="FFFFFF"/>
            <w:vAlign w:val="center"/>
            <w:hideMark/>
          </w:tcPr>
          <w:p w14:paraId="7C7F3C97"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$ 1.004.910 </w:t>
            </w:r>
          </w:p>
        </w:tc>
        <w:tc>
          <w:tcPr>
            <w:tcW w:w="1717" w:type="dxa"/>
            <w:tcBorders>
              <w:top w:val="nil"/>
              <w:left w:val="nil"/>
              <w:bottom w:val="nil"/>
              <w:right w:val="single" w:sz="8" w:space="0" w:color="auto"/>
            </w:tcBorders>
            <w:shd w:val="clear" w:color="000000" w:fill="FFFFFF"/>
            <w:vAlign w:val="center"/>
            <w:hideMark/>
          </w:tcPr>
          <w:p w14:paraId="38445CCD"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$ 209.021.280 </w:t>
            </w:r>
          </w:p>
        </w:tc>
      </w:tr>
      <w:tr w:rsidR="00AE11A2" w:rsidRPr="00AE11A2" w14:paraId="37AF9293" w14:textId="77777777" w:rsidTr="00134535">
        <w:trPr>
          <w:gridAfter w:val="1"/>
          <w:wAfter w:w="160" w:type="dxa"/>
          <w:trHeight w:val="285"/>
          <w:jc w:val="center"/>
        </w:trPr>
        <w:tc>
          <w:tcPr>
            <w:tcW w:w="699" w:type="dxa"/>
            <w:tcBorders>
              <w:top w:val="nil"/>
              <w:left w:val="single" w:sz="8" w:space="0" w:color="auto"/>
              <w:bottom w:val="single" w:sz="8" w:space="0" w:color="auto"/>
              <w:right w:val="nil"/>
            </w:tcBorders>
            <w:shd w:val="clear" w:color="000000" w:fill="FFFFFF"/>
            <w:noWrap/>
            <w:vAlign w:val="center"/>
            <w:hideMark/>
          </w:tcPr>
          <w:p w14:paraId="37993E1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w:t>
            </w:r>
          </w:p>
        </w:tc>
        <w:tc>
          <w:tcPr>
            <w:tcW w:w="3961" w:type="dxa"/>
            <w:tcBorders>
              <w:top w:val="nil"/>
              <w:left w:val="nil"/>
              <w:bottom w:val="single" w:sz="8" w:space="0" w:color="auto"/>
              <w:right w:val="nil"/>
            </w:tcBorders>
            <w:shd w:val="clear" w:color="000000" w:fill="FFFFFF"/>
            <w:noWrap/>
            <w:vAlign w:val="center"/>
            <w:hideMark/>
          </w:tcPr>
          <w:p w14:paraId="0CF0ECAD"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Inversor</w:t>
            </w:r>
          </w:p>
        </w:tc>
        <w:tc>
          <w:tcPr>
            <w:tcW w:w="1284" w:type="dxa"/>
            <w:tcBorders>
              <w:top w:val="nil"/>
              <w:left w:val="nil"/>
              <w:bottom w:val="single" w:sz="8" w:space="0" w:color="auto"/>
              <w:right w:val="nil"/>
            </w:tcBorders>
            <w:shd w:val="clear" w:color="000000" w:fill="FFFFFF"/>
            <w:noWrap/>
            <w:vAlign w:val="center"/>
            <w:hideMark/>
          </w:tcPr>
          <w:p w14:paraId="11B47248"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8" w:space="0" w:color="auto"/>
              <w:right w:val="nil"/>
            </w:tcBorders>
            <w:shd w:val="clear" w:color="000000" w:fill="FFFFFF"/>
            <w:vAlign w:val="center"/>
            <w:hideMark/>
          </w:tcPr>
          <w:p w14:paraId="5290E7EE"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xml:space="preserve"> 2 </w:t>
            </w:r>
          </w:p>
        </w:tc>
        <w:tc>
          <w:tcPr>
            <w:tcW w:w="1276" w:type="dxa"/>
            <w:tcBorders>
              <w:top w:val="nil"/>
              <w:left w:val="nil"/>
              <w:bottom w:val="single" w:sz="8" w:space="0" w:color="auto"/>
              <w:right w:val="nil"/>
            </w:tcBorders>
            <w:shd w:val="clear" w:color="000000" w:fill="FFFFFF"/>
            <w:vAlign w:val="center"/>
            <w:hideMark/>
          </w:tcPr>
          <w:p w14:paraId="1C1E8302"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$ 25.300.000 </w:t>
            </w:r>
          </w:p>
        </w:tc>
        <w:tc>
          <w:tcPr>
            <w:tcW w:w="1717" w:type="dxa"/>
            <w:tcBorders>
              <w:top w:val="nil"/>
              <w:left w:val="nil"/>
              <w:bottom w:val="single" w:sz="8" w:space="0" w:color="auto"/>
              <w:right w:val="single" w:sz="8" w:space="0" w:color="auto"/>
            </w:tcBorders>
            <w:shd w:val="clear" w:color="000000" w:fill="FFFFFF"/>
            <w:vAlign w:val="center"/>
            <w:hideMark/>
          </w:tcPr>
          <w:p w14:paraId="5994ACA1"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$ 50.600.000 </w:t>
            </w:r>
          </w:p>
        </w:tc>
      </w:tr>
      <w:tr w:rsidR="00AE11A2" w:rsidRPr="00AE11A2" w14:paraId="468CDF76" w14:textId="77777777" w:rsidTr="00134535">
        <w:trPr>
          <w:gridAfter w:val="1"/>
          <w:wAfter w:w="160" w:type="dxa"/>
          <w:trHeight w:val="270"/>
          <w:jc w:val="center"/>
        </w:trPr>
        <w:tc>
          <w:tcPr>
            <w:tcW w:w="699" w:type="dxa"/>
            <w:tcBorders>
              <w:top w:val="nil"/>
              <w:left w:val="nil"/>
              <w:bottom w:val="nil"/>
              <w:right w:val="nil"/>
            </w:tcBorders>
            <w:shd w:val="clear" w:color="000000" w:fill="FFFFFF"/>
            <w:noWrap/>
            <w:vAlign w:val="center"/>
            <w:hideMark/>
          </w:tcPr>
          <w:p w14:paraId="6596F56E"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7655" w:type="dxa"/>
            <w:gridSpan w:val="4"/>
            <w:tcBorders>
              <w:top w:val="nil"/>
              <w:left w:val="nil"/>
              <w:bottom w:val="nil"/>
              <w:right w:val="nil"/>
            </w:tcBorders>
            <w:shd w:val="clear" w:color="000000" w:fill="FFFFFF"/>
            <w:noWrap/>
            <w:vAlign w:val="center"/>
            <w:hideMark/>
          </w:tcPr>
          <w:p w14:paraId="6B52699B"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Total equipos exentos de IVA</w:t>
            </w:r>
          </w:p>
        </w:tc>
        <w:tc>
          <w:tcPr>
            <w:tcW w:w="1717" w:type="dxa"/>
            <w:tcBorders>
              <w:top w:val="nil"/>
              <w:left w:val="nil"/>
              <w:bottom w:val="nil"/>
              <w:right w:val="nil"/>
            </w:tcBorders>
            <w:shd w:val="clear" w:color="000000" w:fill="FFFFFF"/>
            <w:vAlign w:val="center"/>
            <w:hideMark/>
          </w:tcPr>
          <w:p w14:paraId="53AA47AF"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xml:space="preserve"> $ 259.621.280 </w:t>
            </w:r>
          </w:p>
        </w:tc>
      </w:tr>
      <w:tr w:rsidR="00AE11A2" w:rsidRPr="00AE11A2" w14:paraId="65FC9706" w14:textId="77777777" w:rsidTr="00134535">
        <w:trPr>
          <w:gridAfter w:val="1"/>
          <w:wAfter w:w="160" w:type="dxa"/>
          <w:trHeight w:val="285"/>
          <w:jc w:val="center"/>
        </w:trPr>
        <w:tc>
          <w:tcPr>
            <w:tcW w:w="699" w:type="dxa"/>
            <w:tcBorders>
              <w:top w:val="nil"/>
              <w:left w:val="nil"/>
              <w:bottom w:val="nil"/>
              <w:right w:val="nil"/>
            </w:tcBorders>
            <w:shd w:val="clear" w:color="000000" w:fill="FFFFFF"/>
            <w:noWrap/>
            <w:vAlign w:val="center"/>
            <w:hideMark/>
          </w:tcPr>
          <w:p w14:paraId="2565985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3961" w:type="dxa"/>
            <w:tcBorders>
              <w:top w:val="nil"/>
              <w:left w:val="nil"/>
              <w:bottom w:val="nil"/>
              <w:right w:val="nil"/>
            </w:tcBorders>
            <w:shd w:val="clear" w:color="000000" w:fill="FFFFFF"/>
            <w:noWrap/>
            <w:vAlign w:val="center"/>
            <w:hideMark/>
          </w:tcPr>
          <w:p w14:paraId="45933A9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284" w:type="dxa"/>
            <w:tcBorders>
              <w:top w:val="nil"/>
              <w:left w:val="nil"/>
              <w:bottom w:val="nil"/>
              <w:right w:val="nil"/>
            </w:tcBorders>
            <w:shd w:val="clear" w:color="000000" w:fill="FFFFFF"/>
            <w:noWrap/>
            <w:vAlign w:val="center"/>
            <w:hideMark/>
          </w:tcPr>
          <w:p w14:paraId="3C3AC68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134" w:type="dxa"/>
            <w:tcBorders>
              <w:top w:val="nil"/>
              <w:left w:val="nil"/>
              <w:bottom w:val="nil"/>
              <w:right w:val="nil"/>
            </w:tcBorders>
            <w:shd w:val="clear" w:color="000000" w:fill="FFFFFF"/>
            <w:noWrap/>
            <w:vAlign w:val="center"/>
            <w:hideMark/>
          </w:tcPr>
          <w:p w14:paraId="35DE506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276" w:type="dxa"/>
            <w:tcBorders>
              <w:top w:val="nil"/>
              <w:left w:val="nil"/>
              <w:bottom w:val="nil"/>
              <w:right w:val="nil"/>
            </w:tcBorders>
            <w:shd w:val="clear" w:color="000000" w:fill="FFFFFF"/>
            <w:noWrap/>
            <w:vAlign w:val="center"/>
            <w:hideMark/>
          </w:tcPr>
          <w:p w14:paraId="2CBF5DD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717" w:type="dxa"/>
            <w:tcBorders>
              <w:top w:val="nil"/>
              <w:left w:val="nil"/>
              <w:bottom w:val="nil"/>
              <w:right w:val="nil"/>
            </w:tcBorders>
            <w:shd w:val="clear" w:color="000000" w:fill="FFFFFF"/>
            <w:noWrap/>
            <w:vAlign w:val="center"/>
            <w:hideMark/>
          </w:tcPr>
          <w:p w14:paraId="447F62C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r>
      <w:tr w:rsidR="00AE11A2" w:rsidRPr="00AE11A2" w14:paraId="05CEA6B0" w14:textId="77777777" w:rsidTr="00134535">
        <w:trPr>
          <w:gridAfter w:val="1"/>
          <w:wAfter w:w="160" w:type="dxa"/>
          <w:trHeight w:val="285"/>
          <w:jc w:val="center"/>
        </w:trPr>
        <w:tc>
          <w:tcPr>
            <w:tcW w:w="699"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263AA643"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Ítem</w:t>
            </w:r>
          </w:p>
        </w:tc>
        <w:tc>
          <w:tcPr>
            <w:tcW w:w="3961" w:type="dxa"/>
            <w:tcBorders>
              <w:top w:val="single" w:sz="8" w:space="0" w:color="auto"/>
              <w:left w:val="nil"/>
              <w:bottom w:val="single" w:sz="8" w:space="0" w:color="auto"/>
              <w:right w:val="nil"/>
            </w:tcBorders>
            <w:shd w:val="clear" w:color="000000" w:fill="FFFFFF"/>
            <w:vAlign w:val="center"/>
            <w:hideMark/>
          </w:tcPr>
          <w:p w14:paraId="33090D17"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Descripción/Equipo</w:t>
            </w:r>
          </w:p>
        </w:tc>
        <w:tc>
          <w:tcPr>
            <w:tcW w:w="1284" w:type="dxa"/>
            <w:tcBorders>
              <w:top w:val="single" w:sz="8" w:space="0" w:color="auto"/>
              <w:left w:val="nil"/>
              <w:bottom w:val="single" w:sz="8" w:space="0" w:color="auto"/>
              <w:right w:val="nil"/>
            </w:tcBorders>
            <w:shd w:val="clear" w:color="000000" w:fill="FFFFFF"/>
            <w:noWrap/>
            <w:vAlign w:val="center"/>
            <w:hideMark/>
          </w:tcPr>
          <w:p w14:paraId="7D480065"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Unidad</w:t>
            </w:r>
          </w:p>
        </w:tc>
        <w:tc>
          <w:tcPr>
            <w:tcW w:w="1134" w:type="dxa"/>
            <w:tcBorders>
              <w:top w:val="single" w:sz="8" w:space="0" w:color="auto"/>
              <w:left w:val="nil"/>
              <w:bottom w:val="single" w:sz="8" w:space="0" w:color="auto"/>
              <w:right w:val="nil"/>
            </w:tcBorders>
            <w:shd w:val="clear" w:color="000000" w:fill="FFFFFF"/>
            <w:noWrap/>
            <w:vAlign w:val="center"/>
            <w:hideMark/>
          </w:tcPr>
          <w:p w14:paraId="4E44291D"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Cantidad</w:t>
            </w:r>
          </w:p>
        </w:tc>
        <w:tc>
          <w:tcPr>
            <w:tcW w:w="1276" w:type="dxa"/>
            <w:tcBorders>
              <w:top w:val="single" w:sz="8" w:space="0" w:color="auto"/>
              <w:left w:val="nil"/>
              <w:bottom w:val="single" w:sz="8" w:space="0" w:color="auto"/>
              <w:right w:val="nil"/>
            </w:tcBorders>
            <w:shd w:val="clear" w:color="000000" w:fill="FFFFFF"/>
            <w:noWrap/>
            <w:vAlign w:val="center"/>
            <w:hideMark/>
          </w:tcPr>
          <w:p w14:paraId="27EA1248"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V. Unit</w:t>
            </w:r>
          </w:p>
        </w:tc>
        <w:tc>
          <w:tcPr>
            <w:tcW w:w="1717" w:type="dxa"/>
            <w:tcBorders>
              <w:top w:val="single" w:sz="8" w:space="0" w:color="auto"/>
              <w:left w:val="nil"/>
              <w:bottom w:val="single" w:sz="8" w:space="0" w:color="auto"/>
              <w:right w:val="single" w:sz="8" w:space="0" w:color="auto"/>
            </w:tcBorders>
            <w:shd w:val="clear" w:color="000000" w:fill="FFFFFF"/>
            <w:noWrap/>
            <w:vAlign w:val="center"/>
            <w:hideMark/>
          </w:tcPr>
          <w:p w14:paraId="59CC1857"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V. Total</w:t>
            </w:r>
          </w:p>
        </w:tc>
      </w:tr>
      <w:tr w:rsidR="00AE11A2" w:rsidRPr="00AE11A2" w14:paraId="4254533E" w14:textId="77777777" w:rsidTr="00AE11A2">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3DD62A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4</w:t>
            </w:r>
          </w:p>
        </w:tc>
        <w:tc>
          <w:tcPr>
            <w:tcW w:w="9372"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3F1FCEFB" w14:textId="77777777" w:rsidR="00AE11A2" w:rsidRPr="00AE11A2" w:rsidRDefault="00AE11A2" w:rsidP="00AE11A2">
            <w:pPr>
              <w:spacing w:after="0"/>
              <w:jc w:val="center"/>
              <w:rPr>
                <w:rFonts w:cs="Calibri"/>
                <w:b/>
                <w:bCs/>
                <w:color w:val="FFFFFF"/>
                <w:sz w:val="18"/>
                <w:szCs w:val="18"/>
                <w:u w:val="single"/>
                <w:lang w:eastAsia="es-CO"/>
              </w:rPr>
            </w:pPr>
            <w:r w:rsidRPr="00AE11A2">
              <w:rPr>
                <w:rFonts w:cs="Calibri"/>
                <w:b/>
                <w:bCs/>
                <w:color w:val="FFFFFF"/>
                <w:sz w:val="18"/>
                <w:szCs w:val="18"/>
                <w:u w:val="single"/>
                <w:lang w:eastAsia="es-CO"/>
              </w:rPr>
              <w:t>Obra</w:t>
            </w:r>
          </w:p>
        </w:tc>
      </w:tr>
      <w:tr w:rsidR="00AE11A2" w:rsidRPr="00AE11A2" w14:paraId="2100B9B8"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380A461E"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5</w:t>
            </w:r>
          </w:p>
        </w:tc>
        <w:tc>
          <w:tcPr>
            <w:tcW w:w="3961" w:type="dxa"/>
            <w:tcBorders>
              <w:top w:val="nil"/>
              <w:left w:val="nil"/>
              <w:bottom w:val="single" w:sz="4" w:space="0" w:color="auto"/>
              <w:right w:val="single" w:sz="4" w:space="0" w:color="auto"/>
            </w:tcBorders>
            <w:shd w:val="clear" w:color="auto" w:fill="auto"/>
            <w:noWrap/>
            <w:vAlign w:val="center"/>
            <w:hideMark/>
          </w:tcPr>
          <w:p w14:paraId="7D30C982"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Estructura de soporte</w:t>
            </w:r>
          </w:p>
        </w:tc>
        <w:tc>
          <w:tcPr>
            <w:tcW w:w="1284" w:type="dxa"/>
            <w:tcBorders>
              <w:top w:val="nil"/>
              <w:left w:val="nil"/>
              <w:bottom w:val="single" w:sz="4" w:space="0" w:color="auto"/>
              <w:right w:val="single" w:sz="4" w:space="0" w:color="auto"/>
            </w:tcBorders>
            <w:shd w:val="clear" w:color="auto" w:fill="auto"/>
            <w:noWrap/>
            <w:vAlign w:val="center"/>
            <w:hideMark/>
          </w:tcPr>
          <w:p w14:paraId="53AF6D8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0C0A6E4D"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07363CAB"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$ 44.004.480 </w:t>
            </w:r>
          </w:p>
        </w:tc>
        <w:tc>
          <w:tcPr>
            <w:tcW w:w="1717" w:type="dxa"/>
            <w:tcBorders>
              <w:top w:val="nil"/>
              <w:left w:val="nil"/>
              <w:bottom w:val="single" w:sz="4" w:space="0" w:color="auto"/>
              <w:right w:val="single" w:sz="4" w:space="0" w:color="auto"/>
            </w:tcBorders>
            <w:shd w:val="clear" w:color="000000" w:fill="FFFFFF"/>
            <w:vAlign w:val="center"/>
            <w:hideMark/>
          </w:tcPr>
          <w:p w14:paraId="46C2248B"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$ 44.004.480 </w:t>
            </w:r>
          </w:p>
        </w:tc>
      </w:tr>
      <w:tr w:rsidR="00AE11A2" w:rsidRPr="00AE11A2" w14:paraId="073A4A83"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33E19DC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6</w:t>
            </w:r>
          </w:p>
        </w:tc>
        <w:tc>
          <w:tcPr>
            <w:tcW w:w="3961" w:type="dxa"/>
            <w:tcBorders>
              <w:top w:val="nil"/>
              <w:left w:val="nil"/>
              <w:bottom w:val="single" w:sz="4" w:space="0" w:color="auto"/>
              <w:right w:val="single" w:sz="4" w:space="0" w:color="auto"/>
            </w:tcBorders>
            <w:shd w:val="clear" w:color="auto" w:fill="auto"/>
            <w:noWrap/>
            <w:vAlign w:val="center"/>
            <w:hideMark/>
          </w:tcPr>
          <w:p w14:paraId="716F0EF8"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Cable Solar Fotovoltaico 8 mm2</w:t>
            </w:r>
          </w:p>
        </w:tc>
        <w:tc>
          <w:tcPr>
            <w:tcW w:w="1284" w:type="dxa"/>
            <w:tcBorders>
              <w:top w:val="nil"/>
              <w:left w:val="nil"/>
              <w:bottom w:val="single" w:sz="4" w:space="0" w:color="auto"/>
              <w:right w:val="single" w:sz="4" w:space="0" w:color="auto"/>
            </w:tcBorders>
            <w:shd w:val="clear" w:color="auto" w:fill="auto"/>
            <w:noWrap/>
            <w:vAlign w:val="center"/>
            <w:hideMark/>
          </w:tcPr>
          <w:p w14:paraId="4C9E2FF6"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m</w:t>
            </w:r>
          </w:p>
        </w:tc>
        <w:tc>
          <w:tcPr>
            <w:tcW w:w="1134" w:type="dxa"/>
            <w:tcBorders>
              <w:top w:val="nil"/>
              <w:left w:val="nil"/>
              <w:bottom w:val="single" w:sz="4" w:space="0" w:color="auto"/>
              <w:right w:val="single" w:sz="4" w:space="0" w:color="auto"/>
            </w:tcBorders>
            <w:shd w:val="clear" w:color="auto" w:fill="auto"/>
            <w:noWrap/>
            <w:vAlign w:val="center"/>
            <w:hideMark/>
          </w:tcPr>
          <w:p w14:paraId="6BA2D18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3000</w:t>
            </w:r>
          </w:p>
        </w:tc>
        <w:tc>
          <w:tcPr>
            <w:tcW w:w="1276" w:type="dxa"/>
            <w:tcBorders>
              <w:top w:val="nil"/>
              <w:left w:val="nil"/>
              <w:bottom w:val="single" w:sz="4" w:space="0" w:color="auto"/>
              <w:right w:val="single" w:sz="4" w:space="0" w:color="auto"/>
            </w:tcBorders>
            <w:shd w:val="clear" w:color="000000" w:fill="FFFFFF"/>
            <w:vAlign w:val="center"/>
            <w:hideMark/>
          </w:tcPr>
          <w:p w14:paraId="604DD840"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 </w:t>
            </w:r>
          </w:p>
        </w:tc>
        <w:tc>
          <w:tcPr>
            <w:tcW w:w="1717" w:type="dxa"/>
            <w:tcBorders>
              <w:top w:val="nil"/>
              <w:left w:val="nil"/>
              <w:bottom w:val="single" w:sz="4" w:space="0" w:color="auto"/>
              <w:right w:val="single" w:sz="4" w:space="0" w:color="auto"/>
            </w:tcBorders>
            <w:shd w:val="clear" w:color="000000" w:fill="FFFFFF"/>
            <w:vAlign w:val="center"/>
            <w:hideMark/>
          </w:tcPr>
          <w:p w14:paraId="256DFAC6"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$ 13.200.000 </w:t>
            </w:r>
          </w:p>
        </w:tc>
      </w:tr>
      <w:tr w:rsidR="00AE11A2" w:rsidRPr="00AE11A2" w14:paraId="7C789C2C"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249292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7</w:t>
            </w:r>
          </w:p>
        </w:tc>
        <w:tc>
          <w:tcPr>
            <w:tcW w:w="3961" w:type="dxa"/>
            <w:tcBorders>
              <w:top w:val="nil"/>
              <w:left w:val="nil"/>
              <w:bottom w:val="single" w:sz="4" w:space="0" w:color="auto"/>
              <w:right w:val="single" w:sz="4" w:space="0" w:color="auto"/>
            </w:tcBorders>
            <w:shd w:val="clear" w:color="auto" w:fill="auto"/>
            <w:noWrap/>
            <w:vAlign w:val="center"/>
            <w:hideMark/>
          </w:tcPr>
          <w:p w14:paraId="2BBBB0E7"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Cable Combiner box  1/0</w:t>
            </w:r>
          </w:p>
        </w:tc>
        <w:tc>
          <w:tcPr>
            <w:tcW w:w="1284" w:type="dxa"/>
            <w:tcBorders>
              <w:top w:val="nil"/>
              <w:left w:val="nil"/>
              <w:bottom w:val="single" w:sz="4" w:space="0" w:color="auto"/>
              <w:right w:val="single" w:sz="4" w:space="0" w:color="auto"/>
            </w:tcBorders>
            <w:shd w:val="clear" w:color="auto" w:fill="auto"/>
            <w:noWrap/>
            <w:vAlign w:val="center"/>
            <w:hideMark/>
          </w:tcPr>
          <w:p w14:paraId="5A7E668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m</w:t>
            </w:r>
          </w:p>
        </w:tc>
        <w:tc>
          <w:tcPr>
            <w:tcW w:w="1134" w:type="dxa"/>
            <w:tcBorders>
              <w:top w:val="nil"/>
              <w:left w:val="nil"/>
              <w:bottom w:val="single" w:sz="4" w:space="0" w:color="auto"/>
              <w:right w:val="single" w:sz="4" w:space="0" w:color="auto"/>
            </w:tcBorders>
            <w:shd w:val="clear" w:color="auto" w:fill="auto"/>
            <w:noWrap/>
            <w:vAlign w:val="center"/>
            <w:hideMark/>
          </w:tcPr>
          <w:p w14:paraId="3E315138"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300</w:t>
            </w:r>
          </w:p>
        </w:tc>
        <w:tc>
          <w:tcPr>
            <w:tcW w:w="1276" w:type="dxa"/>
            <w:tcBorders>
              <w:top w:val="nil"/>
              <w:left w:val="nil"/>
              <w:bottom w:val="single" w:sz="4" w:space="0" w:color="auto"/>
              <w:right w:val="single" w:sz="4" w:space="0" w:color="auto"/>
            </w:tcBorders>
            <w:shd w:val="clear" w:color="000000" w:fill="FFFFFF"/>
            <w:vAlign w:val="center"/>
            <w:hideMark/>
          </w:tcPr>
          <w:p w14:paraId="05059FF3"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$ 16.000 </w:t>
            </w:r>
          </w:p>
        </w:tc>
        <w:tc>
          <w:tcPr>
            <w:tcW w:w="1717" w:type="dxa"/>
            <w:tcBorders>
              <w:top w:val="nil"/>
              <w:left w:val="nil"/>
              <w:bottom w:val="single" w:sz="4" w:space="0" w:color="auto"/>
              <w:right w:val="single" w:sz="4" w:space="0" w:color="auto"/>
            </w:tcBorders>
            <w:shd w:val="clear" w:color="000000" w:fill="FFFFFF"/>
            <w:vAlign w:val="center"/>
            <w:hideMark/>
          </w:tcPr>
          <w:p w14:paraId="43D5CF25"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$ 4.800.000 </w:t>
            </w:r>
          </w:p>
        </w:tc>
      </w:tr>
      <w:tr w:rsidR="00AE11A2" w:rsidRPr="00AE11A2" w14:paraId="42CE8920"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3A0C4D1B"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8</w:t>
            </w:r>
          </w:p>
        </w:tc>
        <w:tc>
          <w:tcPr>
            <w:tcW w:w="3961" w:type="dxa"/>
            <w:tcBorders>
              <w:top w:val="nil"/>
              <w:left w:val="nil"/>
              <w:bottom w:val="single" w:sz="4" w:space="0" w:color="auto"/>
              <w:right w:val="single" w:sz="4" w:space="0" w:color="auto"/>
            </w:tcBorders>
            <w:shd w:val="clear" w:color="auto" w:fill="auto"/>
            <w:noWrap/>
            <w:vAlign w:val="center"/>
            <w:hideMark/>
          </w:tcPr>
          <w:p w14:paraId="04F6C7E0"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DC protección/ Conduit/ Desconexión</w:t>
            </w:r>
          </w:p>
        </w:tc>
        <w:tc>
          <w:tcPr>
            <w:tcW w:w="1284" w:type="dxa"/>
            <w:tcBorders>
              <w:top w:val="nil"/>
              <w:left w:val="nil"/>
              <w:bottom w:val="single" w:sz="4" w:space="0" w:color="auto"/>
              <w:right w:val="single" w:sz="4" w:space="0" w:color="auto"/>
            </w:tcBorders>
            <w:shd w:val="clear" w:color="auto" w:fill="auto"/>
            <w:noWrap/>
            <w:vAlign w:val="center"/>
            <w:hideMark/>
          </w:tcPr>
          <w:p w14:paraId="0A5E7F4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66462C7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2D240734"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$ 2.750.280 </w:t>
            </w:r>
          </w:p>
        </w:tc>
        <w:tc>
          <w:tcPr>
            <w:tcW w:w="1717" w:type="dxa"/>
            <w:tcBorders>
              <w:top w:val="nil"/>
              <w:left w:val="nil"/>
              <w:bottom w:val="single" w:sz="4" w:space="0" w:color="auto"/>
              <w:right w:val="single" w:sz="4" w:space="0" w:color="auto"/>
            </w:tcBorders>
            <w:shd w:val="clear" w:color="000000" w:fill="FFFFFF"/>
            <w:vAlign w:val="center"/>
            <w:hideMark/>
          </w:tcPr>
          <w:p w14:paraId="5A351E0C"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$ 2.750.280 </w:t>
            </w:r>
          </w:p>
        </w:tc>
      </w:tr>
      <w:tr w:rsidR="00AE11A2" w:rsidRPr="00AE11A2" w14:paraId="2DAF8C86"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86F778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9</w:t>
            </w:r>
          </w:p>
        </w:tc>
        <w:tc>
          <w:tcPr>
            <w:tcW w:w="3961" w:type="dxa"/>
            <w:tcBorders>
              <w:top w:val="nil"/>
              <w:left w:val="nil"/>
              <w:bottom w:val="single" w:sz="4" w:space="0" w:color="auto"/>
              <w:right w:val="single" w:sz="4" w:space="0" w:color="auto"/>
            </w:tcBorders>
            <w:shd w:val="clear" w:color="auto" w:fill="auto"/>
            <w:noWrap/>
            <w:vAlign w:val="center"/>
            <w:hideMark/>
          </w:tcPr>
          <w:p w14:paraId="37485267"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Cableado de interconexión</w:t>
            </w:r>
          </w:p>
        </w:tc>
        <w:tc>
          <w:tcPr>
            <w:tcW w:w="1284" w:type="dxa"/>
            <w:tcBorders>
              <w:top w:val="nil"/>
              <w:left w:val="nil"/>
              <w:bottom w:val="single" w:sz="4" w:space="0" w:color="auto"/>
              <w:right w:val="single" w:sz="4" w:space="0" w:color="auto"/>
            </w:tcBorders>
            <w:shd w:val="clear" w:color="auto" w:fill="auto"/>
            <w:noWrap/>
            <w:vAlign w:val="center"/>
            <w:hideMark/>
          </w:tcPr>
          <w:p w14:paraId="6C8DF848"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m</w:t>
            </w:r>
          </w:p>
        </w:tc>
        <w:tc>
          <w:tcPr>
            <w:tcW w:w="1134" w:type="dxa"/>
            <w:tcBorders>
              <w:top w:val="nil"/>
              <w:left w:val="nil"/>
              <w:bottom w:val="single" w:sz="4" w:space="0" w:color="auto"/>
              <w:right w:val="single" w:sz="4" w:space="0" w:color="auto"/>
            </w:tcBorders>
            <w:shd w:val="clear" w:color="auto" w:fill="auto"/>
            <w:noWrap/>
            <w:vAlign w:val="center"/>
            <w:hideMark/>
          </w:tcPr>
          <w:p w14:paraId="1D7ACB3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300</w:t>
            </w:r>
          </w:p>
        </w:tc>
        <w:tc>
          <w:tcPr>
            <w:tcW w:w="1276" w:type="dxa"/>
            <w:tcBorders>
              <w:top w:val="nil"/>
              <w:left w:val="nil"/>
              <w:bottom w:val="single" w:sz="4" w:space="0" w:color="auto"/>
              <w:right w:val="single" w:sz="4" w:space="0" w:color="auto"/>
            </w:tcBorders>
            <w:shd w:val="clear" w:color="000000" w:fill="FFFFFF"/>
            <w:vAlign w:val="center"/>
            <w:hideMark/>
          </w:tcPr>
          <w:p w14:paraId="0AD27D35"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$ 30.000 </w:t>
            </w:r>
          </w:p>
        </w:tc>
        <w:tc>
          <w:tcPr>
            <w:tcW w:w="1717" w:type="dxa"/>
            <w:tcBorders>
              <w:top w:val="nil"/>
              <w:left w:val="nil"/>
              <w:bottom w:val="single" w:sz="4" w:space="0" w:color="auto"/>
              <w:right w:val="single" w:sz="4" w:space="0" w:color="auto"/>
            </w:tcBorders>
            <w:shd w:val="clear" w:color="000000" w:fill="FFFFFF"/>
            <w:vAlign w:val="center"/>
            <w:hideMark/>
          </w:tcPr>
          <w:p w14:paraId="481A22A2"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$ 9.000.000 </w:t>
            </w:r>
          </w:p>
        </w:tc>
      </w:tr>
      <w:tr w:rsidR="00AE11A2" w:rsidRPr="00AE11A2" w14:paraId="3A44A0A0"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2AECB3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10</w:t>
            </w:r>
          </w:p>
        </w:tc>
        <w:tc>
          <w:tcPr>
            <w:tcW w:w="3961" w:type="dxa"/>
            <w:tcBorders>
              <w:top w:val="nil"/>
              <w:left w:val="nil"/>
              <w:bottom w:val="single" w:sz="4" w:space="0" w:color="auto"/>
              <w:right w:val="single" w:sz="4" w:space="0" w:color="auto"/>
            </w:tcBorders>
            <w:shd w:val="clear" w:color="auto" w:fill="auto"/>
            <w:noWrap/>
            <w:vAlign w:val="center"/>
            <w:hideMark/>
          </w:tcPr>
          <w:p w14:paraId="46B600D3"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Interconexión con transformador</w:t>
            </w:r>
          </w:p>
        </w:tc>
        <w:tc>
          <w:tcPr>
            <w:tcW w:w="1284" w:type="dxa"/>
            <w:tcBorders>
              <w:top w:val="nil"/>
              <w:left w:val="nil"/>
              <w:bottom w:val="single" w:sz="4" w:space="0" w:color="auto"/>
              <w:right w:val="single" w:sz="4" w:space="0" w:color="auto"/>
            </w:tcBorders>
            <w:shd w:val="clear" w:color="auto" w:fill="auto"/>
            <w:noWrap/>
            <w:vAlign w:val="center"/>
            <w:hideMark/>
          </w:tcPr>
          <w:p w14:paraId="4F4A795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771CEA0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2B4ABA9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$ 64.000.000 </w:t>
            </w:r>
          </w:p>
        </w:tc>
        <w:tc>
          <w:tcPr>
            <w:tcW w:w="1717" w:type="dxa"/>
            <w:tcBorders>
              <w:top w:val="nil"/>
              <w:left w:val="nil"/>
              <w:bottom w:val="single" w:sz="4" w:space="0" w:color="auto"/>
              <w:right w:val="single" w:sz="4" w:space="0" w:color="auto"/>
            </w:tcBorders>
            <w:shd w:val="clear" w:color="000000" w:fill="FFFFFF"/>
            <w:vAlign w:val="center"/>
            <w:hideMark/>
          </w:tcPr>
          <w:p w14:paraId="6CE5784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$ 64.000.000 </w:t>
            </w:r>
          </w:p>
        </w:tc>
      </w:tr>
      <w:tr w:rsidR="00AE11A2" w:rsidRPr="00AE11A2" w14:paraId="51342519"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75D2E9C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11</w:t>
            </w:r>
          </w:p>
        </w:tc>
        <w:tc>
          <w:tcPr>
            <w:tcW w:w="3961" w:type="dxa"/>
            <w:tcBorders>
              <w:top w:val="nil"/>
              <w:left w:val="nil"/>
              <w:bottom w:val="single" w:sz="4" w:space="0" w:color="auto"/>
              <w:right w:val="single" w:sz="4" w:space="0" w:color="auto"/>
            </w:tcBorders>
            <w:shd w:val="clear" w:color="auto" w:fill="auto"/>
            <w:noWrap/>
            <w:vAlign w:val="center"/>
            <w:hideMark/>
          </w:tcPr>
          <w:p w14:paraId="375F2DFE"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Puesta a tierra</w:t>
            </w:r>
          </w:p>
        </w:tc>
        <w:tc>
          <w:tcPr>
            <w:tcW w:w="1284" w:type="dxa"/>
            <w:tcBorders>
              <w:top w:val="nil"/>
              <w:left w:val="nil"/>
              <w:bottom w:val="single" w:sz="4" w:space="0" w:color="auto"/>
              <w:right w:val="single" w:sz="4" w:space="0" w:color="auto"/>
            </w:tcBorders>
            <w:shd w:val="clear" w:color="auto" w:fill="auto"/>
            <w:noWrap/>
            <w:vAlign w:val="center"/>
            <w:hideMark/>
          </w:tcPr>
          <w:p w14:paraId="597433D3"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59F51B9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2B3045F3"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$ 5.500.560 </w:t>
            </w:r>
          </w:p>
        </w:tc>
        <w:tc>
          <w:tcPr>
            <w:tcW w:w="1717" w:type="dxa"/>
            <w:tcBorders>
              <w:top w:val="nil"/>
              <w:left w:val="nil"/>
              <w:bottom w:val="single" w:sz="4" w:space="0" w:color="auto"/>
              <w:right w:val="single" w:sz="4" w:space="0" w:color="auto"/>
            </w:tcBorders>
            <w:shd w:val="clear" w:color="000000" w:fill="FFFFFF"/>
            <w:vAlign w:val="center"/>
            <w:hideMark/>
          </w:tcPr>
          <w:p w14:paraId="75F849CD"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$ 5.500.560 </w:t>
            </w:r>
          </w:p>
        </w:tc>
      </w:tr>
      <w:tr w:rsidR="00AE11A2" w:rsidRPr="00AE11A2" w14:paraId="7CC0D0F8" w14:textId="77777777" w:rsidTr="00134535">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8801203"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12</w:t>
            </w:r>
          </w:p>
        </w:tc>
        <w:tc>
          <w:tcPr>
            <w:tcW w:w="3961" w:type="dxa"/>
            <w:tcBorders>
              <w:top w:val="nil"/>
              <w:left w:val="nil"/>
              <w:bottom w:val="nil"/>
              <w:right w:val="single" w:sz="4" w:space="0" w:color="auto"/>
            </w:tcBorders>
            <w:shd w:val="clear" w:color="auto" w:fill="auto"/>
            <w:noWrap/>
            <w:vAlign w:val="center"/>
            <w:hideMark/>
          </w:tcPr>
          <w:p w14:paraId="443FE670"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Adecuación en Subestación con celda de medida</w:t>
            </w:r>
          </w:p>
        </w:tc>
        <w:tc>
          <w:tcPr>
            <w:tcW w:w="1284" w:type="dxa"/>
            <w:tcBorders>
              <w:top w:val="nil"/>
              <w:left w:val="nil"/>
              <w:bottom w:val="nil"/>
              <w:right w:val="single" w:sz="4" w:space="0" w:color="auto"/>
            </w:tcBorders>
            <w:shd w:val="clear" w:color="auto" w:fill="auto"/>
            <w:noWrap/>
            <w:vAlign w:val="center"/>
            <w:hideMark/>
          </w:tcPr>
          <w:p w14:paraId="62783F5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nil"/>
              <w:right w:val="single" w:sz="4" w:space="0" w:color="auto"/>
            </w:tcBorders>
            <w:shd w:val="clear" w:color="auto" w:fill="auto"/>
            <w:noWrap/>
            <w:vAlign w:val="center"/>
            <w:hideMark/>
          </w:tcPr>
          <w:p w14:paraId="3A23A31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0435383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$ 5.500.560 </w:t>
            </w:r>
          </w:p>
        </w:tc>
        <w:tc>
          <w:tcPr>
            <w:tcW w:w="1717" w:type="dxa"/>
            <w:tcBorders>
              <w:top w:val="nil"/>
              <w:left w:val="nil"/>
              <w:bottom w:val="nil"/>
              <w:right w:val="single" w:sz="4" w:space="0" w:color="auto"/>
            </w:tcBorders>
            <w:shd w:val="clear" w:color="000000" w:fill="FFFFFF"/>
            <w:vAlign w:val="center"/>
            <w:hideMark/>
          </w:tcPr>
          <w:p w14:paraId="08BAAE63"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$ 5.500.560 </w:t>
            </w:r>
          </w:p>
        </w:tc>
      </w:tr>
      <w:tr w:rsidR="00AE11A2" w:rsidRPr="00AE11A2" w14:paraId="75659040" w14:textId="77777777" w:rsidTr="00AE11A2">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C1DC57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13</w:t>
            </w:r>
          </w:p>
        </w:tc>
        <w:tc>
          <w:tcPr>
            <w:tcW w:w="9372"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6D2D1402" w14:textId="77777777" w:rsidR="00AE11A2" w:rsidRPr="00AE11A2" w:rsidRDefault="00AE11A2" w:rsidP="00AE11A2">
            <w:pPr>
              <w:spacing w:after="0"/>
              <w:jc w:val="center"/>
              <w:rPr>
                <w:rFonts w:cs="Calibri"/>
                <w:b/>
                <w:bCs/>
                <w:color w:val="FFFFFF"/>
                <w:sz w:val="18"/>
                <w:szCs w:val="18"/>
                <w:u w:val="single"/>
                <w:lang w:eastAsia="es-CO"/>
              </w:rPr>
            </w:pPr>
            <w:r w:rsidRPr="00AE11A2">
              <w:rPr>
                <w:rFonts w:cs="Calibri"/>
                <w:b/>
                <w:bCs/>
                <w:color w:val="FFFFFF"/>
                <w:sz w:val="18"/>
                <w:szCs w:val="18"/>
                <w:u w:val="single"/>
                <w:lang w:eastAsia="es-CO"/>
              </w:rPr>
              <w:t>Monitoreo</w:t>
            </w:r>
          </w:p>
        </w:tc>
      </w:tr>
      <w:tr w:rsidR="00AE11A2" w:rsidRPr="00AE11A2" w14:paraId="030131D7"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45BED7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14</w:t>
            </w:r>
          </w:p>
        </w:tc>
        <w:tc>
          <w:tcPr>
            <w:tcW w:w="3961" w:type="dxa"/>
            <w:tcBorders>
              <w:top w:val="nil"/>
              <w:left w:val="nil"/>
              <w:bottom w:val="single" w:sz="4" w:space="0" w:color="auto"/>
              <w:right w:val="single" w:sz="4" w:space="0" w:color="auto"/>
            </w:tcBorders>
            <w:shd w:val="clear" w:color="auto" w:fill="auto"/>
            <w:vAlign w:val="center"/>
            <w:hideMark/>
          </w:tcPr>
          <w:p w14:paraId="65B1148A"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CCTV</w:t>
            </w:r>
          </w:p>
        </w:tc>
        <w:tc>
          <w:tcPr>
            <w:tcW w:w="1284" w:type="dxa"/>
            <w:tcBorders>
              <w:top w:val="nil"/>
              <w:left w:val="nil"/>
              <w:bottom w:val="single" w:sz="4" w:space="0" w:color="auto"/>
              <w:right w:val="single" w:sz="4" w:space="0" w:color="auto"/>
            </w:tcBorders>
            <w:shd w:val="clear" w:color="auto" w:fill="auto"/>
            <w:noWrap/>
            <w:vAlign w:val="center"/>
            <w:hideMark/>
          </w:tcPr>
          <w:p w14:paraId="556DE213"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7386DAF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178B8E20"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   </w:t>
            </w:r>
          </w:p>
        </w:tc>
        <w:tc>
          <w:tcPr>
            <w:tcW w:w="1717" w:type="dxa"/>
            <w:tcBorders>
              <w:top w:val="nil"/>
              <w:left w:val="nil"/>
              <w:bottom w:val="single" w:sz="4" w:space="0" w:color="auto"/>
              <w:right w:val="single" w:sz="4" w:space="0" w:color="auto"/>
            </w:tcBorders>
            <w:shd w:val="clear" w:color="000000" w:fill="FFFFFF"/>
            <w:vAlign w:val="center"/>
            <w:hideMark/>
          </w:tcPr>
          <w:p w14:paraId="5FD82B47"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   </w:t>
            </w:r>
          </w:p>
        </w:tc>
      </w:tr>
      <w:tr w:rsidR="00AE11A2" w:rsidRPr="00AE11A2" w14:paraId="27B2545D"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FE1BFE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lastRenderedPageBreak/>
              <w:t>15</w:t>
            </w:r>
          </w:p>
        </w:tc>
        <w:tc>
          <w:tcPr>
            <w:tcW w:w="3961" w:type="dxa"/>
            <w:tcBorders>
              <w:top w:val="nil"/>
              <w:left w:val="nil"/>
              <w:bottom w:val="single" w:sz="4" w:space="0" w:color="auto"/>
              <w:right w:val="single" w:sz="4" w:space="0" w:color="auto"/>
            </w:tcBorders>
            <w:shd w:val="clear" w:color="auto" w:fill="auto"/>
            <w:vAlign w:val="center"/>
            <w:hideMark/>
          </w:tcPr>
          <w:p w14:paraId="728CB120"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Medidor de Energía</w:t>
            </w:r>
          </w:p>
        </w:tc>
        <w:tc>
          <w:tcPr>
            <w:tcW w:w="1284" w:type="dxa"/>
            <w:tcBorders>
              <w:top w:val="nil"/>
              <w:left w:val="nil"/>
              <w:bottom w:val="single" w:sz="4" w:space="0" w:color="auto"/>
              <w:right w:val="single" w:sz="4" w:space="0" w:color="auto"/>
            </w:tcBorders>
            <w:shd w:val="clear" w:color="auto" w:fill="auto"/>
            <w:noWrap/>
            <w:vAlign w:val="center"/>
            <w:hideMark/>
          </w:tcPr>
          <w:p w14:paraId="1A741B2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73426AD3"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560921AE"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$ 3.000.000 </w:t>
            </w:r>
          </w:p>
        </w:tc>
        <w:tc>
          <w:tcPr>
            <w:tcW w:w="1717" w:type="dxa"/>
            <w:tcBorders>
              <w:top w:val="nil"/>
              <w:left w:val="nil"/>
              <w:bottom w:val="single" w:sz="4" w:space="0" w:color="auto"/>
              <w:right w:val="single" w:sz="4" w:space="0" w:color="auto"/>
            </w:tcBorders>
            <w:shd w:val="clear" w:color="000000" w:fill="FFFFFF"/>
            <w:vAlign w:val="center"/>
            <w:hideMark/>
          </w:tcPr>
          <w:p w14:paraId="375DE1F5"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$ 3.000.000 </w:t>
            </w:r>
          </w:p>
        </w:tc>
      </w:tr>
      <w:tr w:rsidR="00AE11A2" w:rsidRPr="00AE11A2" w14:paraId="27ECDC4F"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7F5B3DE3"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16</w:t>
            </w:r>
          </w:p>
        </w:tc>
        <w:tc>
          <w:tcPr>
            <w:tcW w:w="3961" w:type="dxa"/>
            <w:tcBorders>
              <w:top w:val="nil"/>
              <w:left w:val="nil"/>
              <w:bottom w:val="single" w:sz="4" w:space="0" w:color="auto"/>
              <w:right w:val="single" w:sz="4" w:space="0" w:color="auto"/>
            </w:tcBorders>
            <w:shd w:val="clear" w:color="auto" w:fill="auto"/>
            <w:vAlign w:val="center"/>
            <w:hideMark/>
          </w:tcPr>
          <w:p w14:paraId="6A621FF4"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Estación Meteorológica</w:t>
            </w:r>
          </w:p>
        </w:tc>
        <w:tc>
          <w:tcPr>
            <w:tcW w:w="1284" w:type="dxa"/>
            <w:tcBorders>
              <w:top w:val="nil"/>
              <w:left w:val="nil"/>
              <w:bottom w:val="single" w:sz="4" w:space="0" w:color="auto"/>
              <w:right w:val="single" w:sz="4" w:space="0" w:color="auto"/>
            </w:tcBorders>
            <w:shd w:val="clear" w:color="auto" w:fill="auto"/>
            <w:noWrap/>
            <w:vAlign w:val="center"/>
            <w:hideMark/>
          </w:tcPr>
          <w:p w14:paraId="5170C27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6DE0F52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A2962D5"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$ 5.000.000 </w:t>
            </w:r>
          </w:p>
        </w:tc>
        <w:tc>
          <w:tcPr>
            <w:tcW w:w="1717" w:type="dxa"/>
            <w:tcBorders>
              <w:top w:val="nil"/>
              <w:left w:val="nil"/>
              <w:bottom w:val="single" w:sz="4" w:space="0" w:color="auto"/>
              <w:right w:val="single" w:sz="4" w:space="0" w:color="auto"/>
            </w:tcBorders>
            <w:shd w:val="clear" w:color="000000" w:fill="FFFFFF"/>
            <w:vAlign w:val="center"/>
            <w:hideMark/>
          </w:tcPr>
          <w:p w14:paraId="50C16FD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$ 5.000.000 </w:t>
            </w:r>
          </w:p>
        </w:tc>
      </w:tr>
      <w:tr w:rsidR="00AE11A2" w:rsidRPr="00AE11A2" w14:paraId="66527DF7" w14:textId="77777777" w:rsidTr="00134535">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4CC7B9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17</w:t>
            </w:r>
          </w:p>
        </w:tc>
        <w:tc>
          <w:tcPr>
            <w:tcW w:w="3961" w:type="dxa"/>
            <w:tcBorders>
              <w:top w:val="nil"/>
              <w:left w:val="nil"/>
              <w:bottom w:val="nil"/>
              <w:right w:val="single" w:sz="4" w:space="0" w:color="auto"/>
            </w:tcBorders>
            <w:shd w:val="clear" w:color="auto" w:fill="auto"/>
            <w:vAlign w:val="center"/>
            <w:hideMark/>
          </w:tcPr>
          <w:p w14:paraId="73AD64B5"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Cerramiento</w:t>
            </w:r>
          </w:p>
        </w:tc>
        <w:tc>
          <w:tcPr>
            <w:tcW w:w="1284" w:type="dxa"/>
            <w:tcBorders>
              <w:top w:val="nil"/>
              <w:left w:val="nil"/>
              <w:bottom w:val="nil"/>
              <w:right w:val="single" w:sz="4" w:space="0" w:color="auto"/>
            </w:tcBorders>
            <w:shd w:val="clear" w:color="auto" w:fill="auto"/>
            <w:noWrap/>
            <w:vAlign w:val="center"/>
            <w:hideMark/>
          </w:tcPr>
          <w:p w14:paraId="5DFD575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nil"/>
              <w:right w:val="single" w:sz="4" w:space="0" w:color="auto"/>
            </w:tcBorders>
            <w:shd w:val="clear" w:color="auto" w:fill="auto"/>
            <w:noWrap/>
            <w:vAlign w:val="center"/>
            <w:hideMark/>
          </w:tcPr>
          <w:p w14:paraId="5B0C412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002C56E1"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   </w:t>
            </w:r>
          </w:p>
        </w:tc>
        <w:tc>
          <w:tcPr>
            <w:tcW w:w="1717" w:type="dxa"/>
            <w:tcBorders>
              <w:top w:val="nil"/>
              <w:left w:val="nil"/>
              <w:bottom w:val="nil"/>
              <w:right w:val="single" w:sz="4" w:space="0" w:color="auto"/>
            </w:tcBorders>
            <w:shd w:val="clear" w:color="000000" w:fill="FFFFFF"/>
            <w:vAlign w:val="center"/>
            <w:hideMark/>
          </w:tcPr>
          <w:p w14:paraId="400DA3D2"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   </w:t>
            </w:r>
          </w:p>
        </w:tc>
      </w:tr>
      <w:tr w:rsidR="00AE11A2" w:rsidRPr="00AE11A2" w14:paraId="2C836E0B" w14:textId="77777777" w:rsidTr="00AE11A2">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5B74A5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18</w:t>
            </w:r>
          </w:p>
        </w:tc>
        <w:tc>
          <w:tcPr>
            <w:tcW w:w="9372"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63AADA3E" w14:textId="77777777" w:rsidR="00AE11A2" w:rsidRPr="00AE11A2" w:rsidRDefault="00AE11A2" w:rsidP="00AE11A2">
            <w:pPr>
              <w:spacing w:after="0"/>
              <w:jc w:val="center"/>
              <w:rPr>
                <w:rFonts w:cs="Calibri"/>
                <w:b/>
                <w:bCs/>
                <w:color w:val="FFFFFF"/>
                <w:sz w:val="18"/>
                <w:szCs w:val="18"/>
                <w:u w:val="single"/>
                <w:lang w:eastAsia="es-CO"/>
              </w:rPr>
            </w:pPr>
            <w:r w:rsidRPr="00AE11A2">
              <w:rPr>
                <w:rFonts w:cs="Calibri"/>
                <w:b/>
                <w:bCs/>
                <w:color w:val="FFFFFF"/>
                <w:sz w:val="18"/>
                <w:szCs w:val="18"/>
                <w:u w:val="single"/>
                <w:lang w:eastAsia="es-CO"/>
              </w:rPr>
              <w:t>Operación</w:t>
            </w:r>
          </w:p>
        </w:tc>
      </w:tr>
      <w:tr w:rsidR="00AE11A2" w:rsidRPr="00AE11A2" w14:paraId="317CD3A1"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921569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19</w:t>
            </w:r>
          </w:p>
        </w:tc>
        <w:tc>
          <w:tcPr>
            <w:tcW w:w="3961" w:type="dxa"/>
            <w:tcBorders>
              <w:top w:val="nil"/>
              <w:left w:val="nil"/>
              <w:bottom w:val="single" w:sz="4" w:space="0" w:color="auto"/>
              <w:right w:val="single" w:sz="4" w:space="0" w:color="auto"/>
            </w:tcBorders>
            <w:shd w:val="clear" w:color="auto" w:fill="auto"/>
            <w:noWrap/>
            <w:vAlign w:val="center"/>
            <w:hideMark/>
          </w:tcPr>
          <w:p w14:paraId="1F03BA58"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Ingeniería &amp; Diseño</w:t>
            </w:r>
          </w:p>
        </w:tc>
        <w:tc>
          <w:tcPr>
            <w:tcW w:w="1284" w:type="dxa"/>
            <w:tcBorders>
              <w:top w:val="nil"/>
              <w:left w:val="nil"/>
              <w:bottom w:val="single" w:sz="4" w:space="0" w:color="auto"/>
              <w:right w:val="single" w:sz="4" w:space="0" w:color="auto"/>
            </w:tcBorders>
            <w:shd w:val="clear" w:color="auto" w:fill="auto"/>
            <w:noWrap/>
            <w:vAlign w:val="center"/>
            <w:hideMark/>
          </w:tcPr>
          <w:p w14:paraId="6D10937D"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2FF7143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34CFCB9D"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$ 11.001.120 </w:t>
            </w:r>
          </w:p>
        </w:tc>
        <w:tc>
          <w:tcPr>
            <w:tcW w:w="1717" w:type="dxa"/>
            <w:tcBorders>
              <w:top w:val="nil"/>
              <w:left w:val="nil"/>
              <w:bottom w:val="single" w:sz="4" w:space="0" w:color="auto"/>
              <w:right w:val="single" w:sz="4" w:space="0" w:color="auto"/>
            </w:tcBorders>
            <w:shd w:val="clear" w:color="000000" w:fill="FFFFFF"/>
            <w:vAlign w:val="center"/>
            <w:hideMark/>
          </w:tcPr>
          <w:p w14:paraId="22C31802"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$ 11.001.120 </w:t>
            </w:r>
          </w:p>
        </w:tc>
      </w:tr>
      <w:tr w:rsidR="00AE11A2" w:rsidRPr="00AE11A2" w14:paraId="246C8F88"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CCF853B"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20</w:t>
            </w:r>
          </w:p>
        </w:tc>
        <w:tc>
          <w:tcPr>
            <w:tcW w:w="3961" w:type="dxa"/>
            <w:tcBorders>
              <w:top w:val="nil"/>
              <w:left w:val="nil"/>
              <w:bottom w:val="single" w:sz="4" w:space="0" w:color="auto"/>
              <w:right w:val="single" w:sz="4" w:space="0" w:color="auto"/>
            </w:tcBorders>
            <w:shd w:val="clear" w:color="auto" w:fill="auto"/>
            <w:noWrap/>
            <w:vAlign w:val="center"/>
            <w:hideMark/>
          </w:tcPr>
          <w:p w14:paraId="6036F5AF"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Caseta Almacenamiento/ Contenedores/ Adecuación en almacenamiento</w:t>
            </w:r>
          </w:p>
        </w:tc>
        <w:tc>
          <w:tcPr>
            <w:tcW w:w="1284" w:type="dxa"/>
            <w:tcBorders>
              <w:top w:val="nil"/>
              <w:left w:val="nil"/>
              <w:bottom w:val="single" w:sz="4" w:space="0" w:color="auto"/>
              <w:right w:val="single" w:sz="4" w:space="0" w:color="auto"/>
            </w:tcBorders>
            <w:shd w:val="clear" w:color="auto" w:fill="auto"/>
            <w:noWrap/>
            <w:vAlign w:val="center"/>
            <w:hideMark/>
          </w:tcPr>
          <w:p w14:paraId="377C1ED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2FB7863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2EA454E7"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$ 2.750.280 </w:t>
            </w:r>
          </w:p>
        </w:tc>
        <w:tc>
          <w:tcPr>
            <w:tcW w:w="1717" w:type="dxa"/>
            <w:tcBorders>
              <w:top w:val="nil"/>
              <w:left w:val="nil"/>
              <w:bottom w:val="single" w:sz="4" w:space="0" w:color="auto"/>
              <w:right w:val="single" w:sz="4" w:space="0" w:color="auto"/>
            </w:tcBorders>
            <w:shd w:val="clear" w:color="000000" w:fill="FFFFFF"/>
            <w:vAlign w:val="center"/>
            <w:hideMark/>
          </w:tcPr>
          <w:p w14:paraId="7159FDD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$ 2.750.280 </w:t>
            </w:r>
          </w:p>
        </w:tc>
      </w:tr>
      <w:tr w:rsidR="00AE11A2" w:rsidRPr="00AE11A2" w14:paraId="32A0EE9A"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73CB0748"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21</w:t>
            </w:r>
          </w:p>
        </w:tc>
        <w:tc>
          <w:tcPr>
            <w:tcW w:w="3961" w:type="dxa"/>
            <w:tcBorders>
              <w:top w:val="nil"/>
              <w:left w:val="nil"/>
              <w:bottom w:val="single" w:sz="4" w:space="0" w:color="auto"/>
              <w:right w:val="single" w:sz="4" w:space="0" w:color="auto"/>
            </w:tcBorders>
            <w:shd w:val="clear" w:color="auto" w:fill="auto"/>
            <w:noWrap/>
            <w:vAlign w:val="center"/>
            <w:hideMark/>
          </w:tcPr>
          <w:p w14:paraId="4EE33BCF"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Adecuación de terreno / Obra civil</w:t>
            </w:r>
          </w:p>
        </w:tc>
        <w:tc>
          <w:tcPr>
            <w:tcW w:w="1284" w:type="dxa"/>
            <w:tcBorders>
              <w:top w:val="nil"/>
              <w:left w:val="nil"/>
              <w:bottom w:val="single" w:sz="4" w:space="0" w:color="auto"/>
              <w:right w:val="single" w:sz="4" w:space="0" w:color="auto"/>
            </w:tcBorders>
            <w:shd w:val="clear" w:color="auto" w:fill="auto"/>
            <w:noWrap/>
            <w:vAlign w:val="center"/>
            <w:hideMark/>
          </w:tcPr>
          <w:p w14:paraId="7E7A485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3436312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1E07C530"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$ 8.250.840 </w:t>
            </w:r>
          </w:p>
        </w:tc>
        <w:tc>
          <w:tcPr>
            <w:tcW w:w="1717" w:type="dxa"/>
            <w:tcBorders>
              <w:top w:val="nil"/>
              <w:left w:val="nil"/>
              <w:bottom w:val="single" w:sz="4" w:space="0" w:color="auto"/>
              <w:right w:val="single" w:sz="4" w:space="0" w:color="auto"/>
            </w:tcBorders>
            <w:shd w:val="clear" w:color="000000" w:fill="FFFFFF"/>
            <w:vAlign w:val="center"/>
            <w:hideMark/>
          </w:tcPr>
          <w:p w14:paraId="2B248221"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$ 8.250.840 </w:t>
            </w:r>
          </w:p>
        </w:tc>
      </w:tr>
      <w:tr w:rsidR="00AE11A2" w:rsidRPr="00AE11A2" w14:paraId="318F4E0B"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2EE4FC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22</w:t>
            </w:r>
          </w:p>
        </w:tc>
        <w:tc>
          <w:tcPr>
            <w:tcW w:w="3961" w:type="dxa"/>
            <w:tcBorders>
              <w:top w:val="nil"/>
              <w:left w:val="nil"/>
              <w:bottom w:val="single" w:sz="4" w:space="0" w:color="auto"/>
              <w:right w:val="single" w:sz="4" w:space="0" w:color="auto"/>
            </w:tcBorders>
            <w:shd w:val="clear" w:color="auto" w:fill="auto"/>
            <w:noWrap/>
            <w:vAlign w:val="center"/>
            <w:hideMark/>
          </w:tcPr>
          <w:p w14:paraId="6B776A38"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Montaje de equipos</w:t>
            </w:r>
          </w:p>
        </w:tc>
        <w:tc>
          <w:tcPr>
            <w:tcW w:w="1284" w:type="dxa"/>
            <w:tcBorders>
              <w:top w:val="nil"/>
              <w:left w:val="nil"/>
              <w:bottom w:val="single" w:sz="4" w:space="0" w:color="auto"/>
              <w:right w:val="single" w:sz="4" w:space="0" w:color="auto"/>
            </w:tcBorders>
            <w:shd w:val="clear" w:color="auto" w:fill="auto"/>
            <w:noWrap/>
            <w:vAlign w:val="center"/>
            <w:hideMark/>
          </w:tcPr>
          <w:p w14:paraId="5F32D9E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3CDD908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1AFEC504"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$ 44.004.480 </w:t>
            </w:r>
          </w:p>
        </w:tc>
        <w:tc>
          <w:tcPr>
            <w:tcW w:w="1717" w:type="dxa"/>
            <w:tcBorders>
              <w:top w:val="nil"/>
              <w:left w:val="nil"/>
              <w:bottom w:val="single" w:sz="4" w:space="0" w:color="auto"/>
              <w:right w:val="single" w:sz="4" w:space="0" w:color="auto"/>
            </w:tcBorders>
            <w:shd w:val="clear" w:color="000000" w:fill="FFFFFF"/>
            <w:vAlign w:val="center"/>
            <w:hideMark/>
          </w:tcPr>
          <w:p w14:paraId="3AD8FDD9"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$ 44.004.480 </w:t>
            </w:r>
          </w:p>
        </w:tc>
      </w:tr>
      <w:tr w:rsidR="00AE11A2" w:rsidRPr="00AE11A2" w14:paraId="61964712"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61B1B829"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23</w:t>
            </w:r>
          </w:p>
        </w:tc>
        <w:tc>
          <w:tcPr>
            <w:tcW w:w="3961" w:type="dxa"/>
            <w:tcBorders>
              <w:top w:val="nil"/>
              <w:left w:val="nil"/>
              <w:bottom w:val="single" w:sz="4" w:space="0" w:color="auto"/>
              <w:right w:val="single" w:sz="4" w:space="0" w:color="auto"/>
            </w:tcBorders>
            <w:shd w:val="clear" w:color="auto" w:fill="auto"/>
            <w:noWrap/>
            <w:vAlign w:val="center"/>
            <w:hideMark/>
          </w:tcPr>
          <w:p w14:paraId="79F2F7A0"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Equipo de altura</w:t>
            </w:r>
          </w:p>
        </w:tc>
        <w:tc>
          <w:tcPr>
            <w:tcW w:w="1284" w:type="dxa"/>
            <w:tcBorders>
              <w:top w:val="nil"/>
              <w:left w:val="nil"/>
              <w:bottom w:val="single" w:sz="4" w:space="0" w:color="auto"/>
              <w:right w:val="single" w:sz="4" w:space="0" w:color="auto"/>
            </w:tcBorders>
            <w:shd w:val="clear" w:color="auto" w:fill="auto"/>
            <w:noWrap/>
            <w:vAlign w:val="center"/>
            <w:hideMark/>
          </w:tcPr>
          <w:p w14:paraId="7912A33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5B0B888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482B63B"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$ 16.501.680 </w:t>
            </w:r>
          </w:p>
        </w:tc>
        <w:tc>
          <w:tcPr>
            <w:tcW w:w="1717" w:type="dxa"/>
            <w:tcBorders>
              <w:top w:val="nil"/>
              <w:left w:val="nil"/>
              <w:bottom w:val="single" w:sz="4" w:space="0" w:color="auto"/>
              <w:right w:val="single" w:sz="4" w:space="0" w:color="auto"/>
            </w:tcBorders>
            <w:shd w:val="clear" w:color="000000" w:fill="FFFFFF"/>
            <w:vAlign w:val="center"/>
            <w:hideMark/>
          </w:tcPr>
          <w:p w14:paraId="0595DEF0"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$ 16.501.680 </w:t>
            </w:r>
          </w:p>
        </w:tc>
      </w:tr>
      <w:tr w:rsidR="00AE11A2" w:rsidRPr="00AE11A2" w14:paraId="33993516"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5D316BFB"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24</w:t>
            </w:r>
          </w:p>
        </w:tc>
        <w:tc>
          <w:tcPr>
            <w:tcW w:w="3961" w:type="dxa"/>
            <w:tcBorders>
              <w:top w:val="nil"/>
              <w:left w:val="nil"/>
              <w:bottom w:val="single" w:sz="4" w:space="0" w:color="auto"/>
              <w:right w:val="single" w:sz="4" w:space="0" w:color="auto"/>
            </w:tcBorders>
            <w:shd w:val="clear" w:color="auto" w:fill="auto"/>
            <w:noWrap/>
            <w:vAlign w:val="center"/>
            <w:hideMark/>
          </w:tcPr>
          <w:p w14:paraId="4C087258"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Logística: personal &amp; equipos</w:t>
            </w:r>
          </w:p>
        </w:tc>
        <w:tc>
          <w:tcPr>
            <w:tcW w:w="1284" w:type="dxa"/>
            <w:tcBorders>
              <w:top w:val="nil"/>
              <w:left w:val="nil"/>
              <w:bottom w:val="single" w:sz="4" w:space="0" w:color="auto"/>
              <w:right w:val="single" w:sz="4" w:space="0" w:color="auto"/>
            </w:tcBorders>
            <w:shd w:val="clear" w:color="auto" w:fill="auto"/>
            <w:noWrap/>
            <w:vAlign w:val="center"/>
            <w:hideMark/>
          </w:tcPr>
          <w:p w14:paraId="7B1784F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5054E04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32C0670"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$ 4.400.448 </w:t>
            </w:r>
          </w:p>
        </w:tc>
        <w:tc>
          <w:tcPr>
            <w:tcW w:w="1717" w:type="dxa"/>
            <w:tcBorders>
              <w:top w:val="nil"/>
              <w:left w:val="nil"/>
              <w:bottom w:val="single" w:sz="4" w:space="0" w:color="auto"/>
              <w:right w:val="single" w:sz="4" w:space="0" w:color="auto"/>
            </w:tcBorders>
            <w:shd w:val="clear" w:color="000000" w:fill="FFFFFF"/>
            <w:vAlign w:val="center"/>
            <w:hideMark/>
          </w:tcPr>
          <w:p w14:paraId="2AFFD4F3"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$ 4.400.448 </w:t>
            </w:r>
          </w:p>
        </w:tc>
      </w:tr>
      <w:tr w:rsidR="00AE11A2" w:rsidRPr="00AE11A2" w14:paraId="4CCF67CE" w14:textId="77777777" w:rsidTr="00134535">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796596C"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25</w:t>
            </w:r>
          </w:p>
        </w:tc>
        <w:tc>
          <w:tcPr>
            <w:tcW w:w="3961" w:type="dxa"/>
            <w:tcBorders>
              <w:top w:val="nil"/>
              <w:left w:val="nil"/>
              <w:bottom w:val="nil"/>
              <w:right w:val="single" w:sz="4" w:space="0" w:color="auto"/>
            </w:tcBorders>
            <w:shd w:val="clear" w:color="auto" w:fill="auto"/>
            <w:noWrap/>
            <w:vAlign w:val="center"/>
            <w:hideMark/>
          </w:tcPr>
          <w:p w14:paraId="7DF14232"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Siso &amp; EPP</w:t>
            </w:r>
          </w:p>
        </w:tc>
        <w:tc>
          <w:tcPr>
            <w:tcW w:w="1284" w:type="dxa"/>
            <w:tcBorders>
              <w:top w:val="nil"/>
              <w:left w:val="nil"/>
              <w:bottom w:val="nil"/>
              <w:right w:val="single" w:sz="4" w:space="0" w:color="auto"/>
            </w:tcBorders>
            <w:shd w:val="clear" w:color="auto" w:fill="auto"/>
            <w:noWrap/>
            <w:vAlign w:val="center"/>
            <w:hideMark/>
          </w:tcPr>
          <w:p w14:paraId="2B8580A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nil"/>
              <w:right w:val="single" w:sz="4" w:space="0" w:color="auto"/>
            </w:tcBorders>
            <w:shd w:val="clear" w:color="auto" w:fill="auto"/>
            <w:noWrap/>
            <w:vAlign w:val="center"/>
            <w:hideMark/>
          </w:tcPr>
          <w:p w14:paraId="3BA6919E"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002D1E4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$ 8.250.840 </w:t>
            </w:r>
          </w:p>
        </w:tc>
        <w:tc>
          <w:tcPr>
            <w:tcW w:w="1717" w:type="dxa"/>
            <w:tcBorders>
              <w:top w:val="nil"/>
              <w:left w:val="nil"/>
              <w:bottom w:val="nil"/>
              <w:right w:val="single" w:sz="4" w:space="0" w:color="auto"/>
            </w:tcBorders>
            <w:shd w:val="clear" w:color="000000" w:fill="FFFFFF"/>
            <w:vAlign w:val="center"/>
            <w:hideMark/>
          </w:tcPr>
          <w:p w14:paraId="5DEF9FB9"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$ 8.250.840 </w:t>
            </w:r>
          </w:p>
        </w:tc>
      </w:tr>
      <w:tr w:rsidR="00AE11A2" w:rsidRPr="00AE11A2" w14:paraId="0FCCF4E7" w14:textId="77777777" w:rsidTr="00AE11A2">
        <w:trPr>
          <w:gridAfter w:val="1"/>
          <w:wAfter w:w="160" w:type="dxa"/>
          <w:trHeight w:val="285"/>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BCE2BC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26</w:t>
            </w:r>
          </w:p>
        </w:tc>
        <w:tc>
          <w:tcPr>
            <w:tcW w:w="9372" w:type="dxa"/>
            <w:gridSpan w:val="5"/>
            <w:tcBorders>
              <w:top w:val="single" w:sz="8" w:space="0" w:color="auto"/>
              <w:left w:val="nil"/>
              <w:bottom w:val="single" w:sz="8" w:space="0" w:color="auto"/>
              <w:right w:val="single" w:sz="8" w:space="0" w:color="000000"/>
            </w:tcBorders>
            <w:shd w:val="clear" w:color="000000" w:fill="00B050"/>
            <w:noWrap/>
            <w:vAlign w:val="center"/>
            <w:hideMark/>
          </w:tcPr>
          <w:p w14:paraId="3F71E78D" w14:textId="77777777" w:rsidR="00AE11A2" w:rsidRPr="00AE11A2" w:rsidRDefault="00AE11A2" w:rsidP="00AE11A2">
            <w:pPr>
              <w:spacing w:after="0"/>
              <w:jc w:val="center"/>
              <w:rPr>
                <w:rFonts w:cs="Calibri"/>
                <w:b/>
                <w:bCs/>
                <w:color w:val="FFFFFF"/>
                <w:sz w:val="18"/>
                <w:szCs w:val="18"/>
                <w:u w:val="single"/>
                <w:lang w:eastAsia="es-CO"/>
              </w:rPr>
            </w:pPr>
            <w:r w:rsidRPr="00AE11A2">
              <w:rPr>
                <w:rFonts w:cs="Calibri"/>
                <w:b/>
                <w:bCs/>
                <w:color w:val="FFFFFF"/>
                <w:sz w:val="18"/>
                <w:szCs w:val="18"/>
                <w:u w:val="single"/>
                <w:lang w:eastAsia="es-CO"/>
              </w:rPr>
              <w:t>Trámites / Documentación</w:t>
            </w:r>
          </w:p>
        </w:tc>
      </w:tr>
      <w:tr w:rsidR="00AE11A2" w:rsidRPr="00AE11A2" w14:paraId="06DDBB7F"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44DBEBE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27</w:t>
            </w:r>
          </w:p>
        </w:tc>
        <w:tc>
          <w:tcPr>
            <w:tcW w:w="3961" w:type="dxa"/>
            <w:tcBorders>
              <w:top w:val="nil"/>
              <w:left w:val="nil"/>
              <w:bottom w:val="single" w:sz="4" w:space="0" w:color="auto"/>
              <w:right w:val="single" w:sz="4" w:space="0" w:color="auto"/>
            </w:tcBorders>
            <w:shd w:val="clear" w:color="auto" w:fill="auto"/>
            <w:noWrap/>
            <w:vAlign w:val="center"/>
            <w:hideMark/>
          </w:tcPr>
          <w:p w14:paraId="43F4E5CA"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Pólizas RC / Anticipo / Cumplimiento / Bienes &amp; Servicios / Parafiscales</w:t>
            </w:r>
          </w:p>
        </w:tc>
        <w:tc>
          <w:tcPr>
            <w:tcW w:w="1284" w:type="dxa"/>
            <w:tcBorders>
              <w:top w:val="nil"/>
              <w:left w:val="nil"/>
              <w:bottom w:val="single" w:sz="4" w:space="0" w:color="auto"/>
              <w:right w:val="single" w:sz="4" w:space="0" w:color="auto"/>
            </w:tcBorders>
            <w:shd w:val="clear" w:color="auto" w:fill="auto"/>
            <w:noWrap/>
            <w:vAlign w:val="center"/>
            <w:hideMark/>
          </w:tcPr>
          <w:p w14:paraId="25204210"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619324D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4F8714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$ 5.500.560 </w:t>
            </w:r>
          </w:p>
        </w:tc>
        <w:tc>
          <w:tcPr>
            <w:tcW w:w="1717" w:type="dxa"/>
            <w:tcBorders>
              <w:top w:val="nil"/>
              <w:left w:val="nil"/>
              <w:bottom w:val="single" w:sz="4" w:space="0" w:color="auto"/>
              <w:right w:val="single" w:sz="4" w:space="0" w:color="auto"/>
            </w:tcBorders>
            <w:shd w:val="clear" w:color="000000" w:fill="FFFFFF"/>
            <w:vAlign w:val="center"/>
            <w:hideMark/>
          </w:tcPr>
          <w:p w14:paraId="2A1F1E64"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$ 5.500.560 </w:t>
            </w:r>
          </w:p>
        </w:tc>
      </w:tr>
      <w:tr w:rsidR="00AE11A2" w:rsidRPr="00AE11A2" w14:paraId="2C24CDA0"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036EB076"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28</w:t>
            </w:r>
          </w:p>
        </w:tc>
        <w:tc>
          <w:tcPr>
            <w:tcW w:w="3961" w:type="dxa"/>
            <w:tcBorders>
              <w:top w:val="nil"/>
              <w:left w:val="nil"/>
              <w:bottom w:val="single" w:sz="4" w:space="0" w:color="auto"/>
              <w:right w:val="single" w:sz="4" w:space="0" w:color="auto"/>
            </w:tcBorders>
            <w:shd w:val="clear" w:color="auto" w:fill="auto"/>
            <w:noWrap/>
            <w:vAlign w:val="center"/>
            <w:hideMark/>
          </w:tcPr>
          <w:p w14:paraId="4874509F"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Licencia UPME &amp; ANLA</w:t>
            </w:r>
          </w:p>
        </w:tc>
        <w:tc>
          <w:tcPr>
            <w:tcW w:w="1284" w:type="dxa"/>
            <w:tcBorders>
              <w:top w:val="nil"/>
              <w:left w:val="nil"/>
              <w:bottom w:val="single" w:sz="4" w:space="0" w:color="auto"/>
              <w:right w:val="single" w:sz="4" w:space="0" w:color="auto"/>
            </w:tcBorders>
            <w:shd w:val="clear" w:color="auto" w:fill="auto"/>
            <w:noWrap/>
            <w:vAlign w:val="center"/>
            <w:hideMark/>
          </w:tcPr>
          <w:p w14:paraId="3145AE9E"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5948A87B"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537462A8"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c>
          <w:tcPr>
            <w:tcW w:w="1717" w:type="dxa"/>
            <w:tcBorders>
              <w:top w:val="nil"/>
              <w:left w:val="nil"/>
              <w:bottom w:val="single" w:sz="4" w:space="0" w:color="auto"/>
              <w:right w:val="single" w:sz="4" w:space="0" w:color="auto"/>
            </w:tcBorders>
            <w:shd w:val="clear" w:color="000000" w:fill="FFFFFF"/>
            <w:vAlign w:val="center"/>
            <w:hideMark/>
          </w:tcPr>
          <w:p w14:paraId="32F9970E"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r>
      <w:tr w:rsidR="00AE11A2" w:rsidRPr="00AE11A2" w14:paraId="13C28128"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1AF14F4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29</w:t>
            </w:r>
          </w:p>
        </w:tc>
        <w:tc>
          <w:tcPr>
            <w:tcW w:w="3961" w:type="dxa"/>
            <w:tcBorders>
              <w:top w:val="nil"/>
              <w:left w:val="nil"/>
              <w:bottom w:val="single" w:sz="4" w:space="0" w:color="auto"/>
              <w:right w:val="single" w:sz="4" w:space="0" w:color="auto"/>
            </w:tcBorders>
            <w:shd w:val="clear" w:color="auto" w:fill="auto"/>
            <w:noWrap/>
            <w:vAlign w:val="center"/>
            <w:hideMark/>
          </w:tcPr>
          <w:p w14:paraId="367B8D65"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Legalización Operador de Red / RETIE</w:t>
            </w:r>
          </w:p>
        </w:tc>
        <w:tc>
          <w:tcPr>
            <w:tcW w:w="1284" w:type="dxa"/>
            <w:tcBorders>
              <w:top w:val="nil"/>
              <w:left w:val="nil"/>
              <w:bottom w:val="single" w:sz="4" w:space="0" w:color="auto"/>
              <w:right w:val="single" w:sz="4" w:space="0" w:color="auto"/>
            </w:tcBorders>
            <w:shd w:val="clear" w:color="auto" w:fill="auto"/>
            <w:noWrap/>
            <w:vAlign w:val="center"/>
            <w:hideMark/>
          </w:tcPr>
          <w:p w14:paraId="3CEC286B"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4AD76AB6"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452599CA"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c>
          <w:tcPr>
            <w:tcW w:w="1717" w:type="dxa"/>
            <w:tcBorders>
              <w:top w:val="nil"/>
              <w:left w:val="nil"/>
              <w:bottom w:val="single" w:sz="4" w:space="0" w:color="auto"/>
              <w:right w:val="single" w:sz="4" w:space="0" w:color="auto"/>
            </w:tcBorders>
            <w:shd w:val="clear" w:color="000000" w:fill="FFFFFF"/>
            <w:vAlign w:val="center"/>
            <w:hideMark/>
          </w:tcPr>
          <w:p w14:paraId="4E89B3C6"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r>
      <w:tr w:rsidR="00AE11A2" w:rsidRPr="00AE11A2" w14:paraId="7F5BB15A" w14:textId="77777777" w:rsidTr="00134535">
        <w:trPr>
          <w:gridAfter w:val="1"/>
          <w:wAfter w:w="160" w:type="dxa"/>
          <w:trHeight w:val="270"/>
          <w:jc w:val="center"/>
        </w:trPr>
        <w:tc>
          <w:tcPr>
            <w:tcW w:w="699" w:type="dxa"/>
            <w:tcBorders>
              <w:top w:val="nil"/>
              <w:left w:val="single" w:sz="8" w:space="0" w:color="auto"/>
              <w:bottom w:val="nil"/>
              <w:right w:val="single" w:sz="8" w:space="0" w:color="auto"/>
            </w:tcBorders>
            <w:shd w:val="clear" w:color="000000" w:fill="FFFFFF"/>
            <w:noWrap/>
            <w:vAlign w:val="center"/>
            <w:hideMark/>
          </w:tcPr>
          <w:p w14:paraId="27E1A749"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30</w:t>
            </w:r>
          </w:p>
        </w:tc>
        <w:tc>
          <w:tcPr>
            <w:tcW w:w="3961" w:type="dxa"/>
            <w:tcBorders>
              <w:top w:val="nil"/>
              <w:left w:val="nil"/>
              <w:bottom w:val="single" w:sz="4" w:space="0" w:color="auto"/>
              <w:right w:val="single" w:sz="4" w:space="0" w:color="auto"/>
            </w:tcBorders>
            <w:shd w:val="clear" w:color="auto" w:fill="auto"/>
            <w:noWrap/>
            <w:vAlign w:val="center"/>
            <w:hideMark/>
          </w:tcPr>
          <w:p w14:paraId="16DB6780"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Licencia Ambiental</w:t>
            </w:r>
          </w:p>
        </w:tc>
        <w:tc>
          <w:tcPr>
            <w:tcW w:w="1284" w:type="dxa"/>
            <w:tcBorders>
              <w:top w:val="nil"/>
              <w:left w:val="nil"/>
              <w:bottom w:val="single" w:sz="4" w:space="0" w:color="auto"/>
              <w:right w:val="single" w:sz="4" w:space="0" w:color="auto"/>
            </w:tcBorders>
            <w:shd w:val="clear" w:color="auto" w:fill="auto"/>
            <w:noWrap/>
            <w:vAlign w:val="center"/>
            <w:hideMark/>
          </w:tcPr>
          <w:p w14:paraId="7A1E540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single" w:sz="4" w:space="0" w:color="auto"/>
              <w:right w:val="single" w:sz="4" w:space="0" w:color="auto"/>
            </w:tcBorders>
            <w:shd w:val="clear" w:color="auto" w:fill="auto"/>
            <w:noWrap/>
            <w:vAlign w:val="center"/>
            <w:hideMark/>
          </w:tcPr>
          <w:p w14:paraId="788A185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single" w:sz="4" w:space="0" w:color="auto"/>
              <w:right w:val="single" w:sz="4" w:space="0" w:color="auto"/>
            </w:tcBorders>
            <w:shd w:val="clear" w:color="000000" w:fill="FFFFFF"/>
            <w:vAlign w:val="center"/>
            <w:hideMark/>
          </w:tcPr>
          <w:p w14:paraId="64D470E2"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c>
          <w:tcPr>
            <w:tcW w:w="1717" w:type="dxa"/>
            <w:tcBorders>
              <w:top w:val="nil"/>
              <w:left w:val="nil"/>
              <w:bottom w:val="single" w:sz="4" w:space="0" w:color="auto"/>
              <w:right w:val="single" w:sz="4" w:space="0" w:color="auto"/>
            </w:tcBorders>
            <w:shd w:val="clear" w:color="000000" w:fill="FFFFFF"/>
            <w:vAlign w:val="center"/>
            <w:hideMark/>
          </w:tcPr>
          <w:p w14:paraId="44FB7F9E"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r>
      <w:tr w:rsidR="00AE11A2" w:rsidRPr="00AE11A2" w14:paraId="23591D41" w14:textId="77777777" w:rsidTr="00134535">
        <w:trPr>
          <w:gridAfter w:val="1"/>
          <w:wAfter w:w="160" w:type="dxa"/>
          <w:trHeight w:val="285"/>
          <w:jc w:val="center"/>
        </w:trPr>
        <w:tc>
          <w:tcPr>
            <w:tcW w:w="699" w:type="dxa"/>
            <w:tcBorders>
              <w:top w:val="nil"/>
              <w:left w:val="single" w:sz="8" w:space="0" w:color="auto"/>
              <w:bottom w:val="single" w:sz="8" w:space="0" w:color="auto"/>
              <w:right w:val="single" w:sz="8" w:space="0" w:color="auto"/>
            </w:tcBorders>
            <w:shd w:val="clear" w:color="000000" w:fill="FFFFFF"/>
            <w:noWrap/>
            <w:vAlign w:val="center"/>
            <w:hideMark/>
          </w:tcPr>
          <w:p w14:paraId="7BAFCB8B"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31</w:t>
            </w:r>
          </w:p>
        </w:tc>
        <w:tc>
          <w:tcPr>
            <w:tcW w:w="3961" w:type="dxa"/>
            <w:tcBorders>
              <w:top w:val="nil"/>
              <w:left w:val="nil"/>
              <w:bottom w:val="nil"/>
              <w:right w:val="single" w:sz="4" w:space="0" w:color="auto"/>
            </w:tcBorders>
            <w:shd w:val="clear" w:color="auto" w:fill="auto"/>
            <w:noWrap/>
            <w:vAlign w:val="center"/>
            <w:hideMark/>
          </w:tcPr>
          <w:p w14:paraId="22208B75" w14:textId="77777777" w:rsidR="00AE11A2" w:rsidRPr="00AE11A2" w:rsidRDefault="00AE11A2" w:rsidP="00AE11A2">
            <w:pPr>
              <w:spacing w:after="0"/>
              <w:jc w:val="left"/>
              <w:rPr>
                <w:rFonts w:cs="Calibri"/>
                <w:sz w:val="18"/>
                <w:szCs w:val="18"/>
                <w:lang w:eastAsia="es-CO"/>
              </w:rPr>
            </w:pPr>
            <w:r w:rsidRPr="00AE11A2">
              <w:rPr>
                <w:rFonts w:cs="Calibri"/>
                <w:sz w:val="18"/>
                <w:szCs w:val="18"/>
                <w:lang w:eastAsia="es-CO"/>
              </w:rPr>
              <w:t>Licencia de Construcción</w:t>
            </w:r>
          </w:p>
        </w:tc>
        <w:tc>
          <w:tcPr>
            <w:tcW w:w="1284" w:type="dxa"/>
            <w:tcBorders>
              <w:top w:val="nil"/>
              <w:left w:val="nil"/>
              <w:bottom w:val="nil"/>
              <w:right w:val="single" w:sz="4" w:space="0" w:color="auto"/>
            </w:tcBorders>
            <w:shd w:val="clear" w:color="auto" w:fill="auto"/>
            <w:noWrap/>
            <w:vAlign w:val="center"/>
            <w:hideMark/>
          </w:tcPr>
          <w:p w14:paraId="5592DA00"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Und</w:t>
            </w:r>
          </w:p>
        </w:tc>
        <w:tc>
          <w:tcPr>
            <w:tcW w:w="1134" w:type="dxa"/>
            <w:tcBorders>
              <w:top w:val="nil"/>
              <w:left w:val="nil"/>
              <w:bottom w:val="nil"/>
              <w:right w:val="single" w:sz="4" w:space="0" w:color="auto"/>
            </w:tcBorders>
            <w:shd w:val="clear" w:color="auto" w:fill="auto"/>
            <w:noWrap/>
            <w:vAlign w:val="center"/>
            <w:hideMark/>
          </w:tcPr>
          <w:p w14:paraId="7DC20B50"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1</w:t>
            </w:r>
          </w:p>
        </w:tc>
        <w:tc>
          <w:tcPr>
            <w:tcW w:w="1276" w:type="dxa"/>
            <w:tcBorders>
              <w:top w:val="nil"/>
              <w:left w:val="nil"/>
              <w:bottom w:val="nil"/>
              <w:right w:val="single" w:sz="4" w:space="0" w:color="auto"/>
            </w:tcBorders>
            <w:shd w:val="clear" w:color="000000" w:fill="FFFFFF"/>
            <w:vAlign w:val="center"/>
            <w:hideMark/>
          </w:tcPr>
          <w:p w14:paraId="1838E9AF"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c>
          <w:tcPr>
            <w:tcW w:w="1717" w:type="dxa"/>
            <w:tcBorders>
              <w:top w:val="nil"/>
              <w:left w:val="nil"/>
              <w:bottom w:val="nil"/>
              <w:right w:val="single" w:sz="4" w:space="0" w:color="auto"/>
            </w:tcBorders>
            <w:shd w:val="clear" w:color="000000" w:fill="FFFFFF"/>
            <w:vAlign w:val="center"/>
            <w:hideMark/>
          </w:tcPr>
          <w:p w14:paraId="5A69AE85" w14:textId="77777777" w:rsidR="00AE11A2" w:rsidRPr="00AE11A2" w:rsidRDefault="00AE11A2" w:rsidP="00AE11A2">
            <w:pPr>
              <w:spacing w:after="0"/>
              <w:jc w:val="right"/>
              <w:rPr>
                <w:rFonts w:cs="Calibri"/>
                <w:sz w:val="18"/>
                <w:szCs w:val="18"/>
                <w:lang w:eastAsia="es-CO"/>
              </w:rPr>
            </w:pPr>
            <w:r w:rsidRPr="00AE11A2">
              <w:rPr>
                <w:rFonts w:cs="Calibri"/>
                <w:sz w:val="18"/>
                <w:szCs w:val="18"/>
                <w:lang w:eastAsia="es-CO"/>
              </w:rPr>
              <w:t xml:space="preserve"> $ 4.950.504 </w:t>
            </w:r>
          </w:p>
        </w:tc>
      </w:tr>
      <w:tr w:rsidR="00AE11A2" w:rsidRPr="00AE11A2" w14:paraId="21FB0790" w14:textId="77777777" w:rsidTr="00134535">
        <w:trPr>
          <w:gridAfter w:val="1"/>
          <w:wAfter w:w="160" w:type="dxa"/>
          <w:trHeight w:val="270"/>
          <w:jc w:val="center"/>
        </w:trPr>
        <w:tc>
          <w:tcPr>
            <w:tcW w:w="699" w:type="dxa"/>
            <w:tcBorders>
              <w:top w:val="nil"/>
              <w:left w:val="nil"/>
              <w:bottom w:val="nil"/>
              <w:right w:val="nil"/>
            </w:tcBorders>
            <w:shd w:val="clear" w:color="000000" w:fill="FFFFFF"/>
            <w:noWrap/>
            <w:vAlign w:val="center"/>
            <w:hideMark/>
          </w:tcPr>
          <w:p w14:paraId="2CC40089"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7655" w:type="dxa"/>
            <w:gridSpan w:val="4"/>
            <w:tcBorders>
              <w:top w:val="single" w:sz="8" w:space="0" w:color="auto"/>
              <w:left w:val="single" w:sz="8" w:space="0" w:color="auto"/>
              <w:bottom w:val="nil"/>
              <w:right w:val="nil"/>
            </w:tcBorders>
            <w:shd w:val="clear" w:color="000000" w:fill="FFFFFF"/>
            <w:noWrap/>
            <w:vAlign w:val="center"/>
            <w:hideMark/>
          </w:tcPr>
          <w:p w14:paraId="76554AE7"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Subtotal</w:t>
            </w:r>
          </w:p>
        </w:tc>
        <w:tc>
          <w:tcPr>
            <w:tcW w:w="1717" w:type="dxa"/>
            <w:tcBorders>
              <w:top w:val="single" w:sz="8" w:space="0" w:color="auto"/>
              <w:left w:val="nil"/>
              <w:bottom w:val="nil"/>
              <w:right w:val="single" w:sz="8" w:space="0" w:color="auto"/>
            </w:tcBorders>
            <w:shd w:val="clear" w:color="000000" w:fill="FFFFFF"/>
            <w:vAlign w:val="center"/>
            <w:hideMark/>
          </w:tcPr>
          <w:p w14:paraId="41277688"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xml:space="preserve"> $ 277.218.144 </w:t>
            </w:r>
          </w:p>
        </w:tc>
      </w:tr>
      <w:tr w:rsidR="00AE11A2" w:rsidRPr="00AE11A2" w14:paraId="7895B90C" w14:textId="77777777" w:rsidTr="00134535">
        <w:trPr>
          <w:gridAfter w:val="1"/>
          <w:wAfter w:w="160" w:type="dxa"/>
          <w:trHeight w:val="285"/>
          <w:jc w:val="center"/>
        </w:trPr>
        <w:tc>
          <w:tcPr>
            <w:tcW w:w="699" w:type="dxa"/>
            <w:tcBorders>
              <w:top w:val="nil"/>
              <w:left w:val="nil"/>
              <w:bottom w:val="nil"/>
              <w:right w:val="nil"/>
            </w:tcBorders>
            <w:shd w:val="clear" w:color="000000" w:fill="FFFFFF"/>
            <w:noWrap/>
            <w:vAlign w:val="center"/>
            <w:hideMark/>
          </w:tcPr>
          <w:p w14:paraId="365DF61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7655" w:type="dxa"/>
            <w:gridSpan w:val="4"/>
            <w:tcBorders>
              <w:top w:val="nil"/>
              <w:left w:val="single" w:sz="8" w:space="0" w:color="auto"/>
              <w:bottom w:val="single" w:sz="8" w:space="0" w:color="auto"/>
              <w:right w:val="nil"/>
            </w:tcBorders>
            <w:shd w:val="clear" w:color="000000" w:fill="FFFFFF"/>
            <w:noWrap/>
            <w:vAlign w:val="center"/>
            <w:hideMark/>
          </w:tcPr>
          <w:p w14:paraId="4DB64424"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IVA 19%</w:t>
            </w:r>
          </w:p>
        </w:tc>
        <w:tc>
          <w:tcPr>
            <w:tcW w:w="1717" w:type="dxa"/>
            <w:tcBorders>
              <w:top w:val="nil"/>
              <w:left w:val="nil"/>
              <w:bottom w:val="single" w:sz="8" w:space="0" w:color="auto"/>
              <w:right w:val="single" w:sz="8" w:space="0" w:color="auto"/>
            </w:tcBorders>
            <w:shd w:val="clear" w:color="000000" w:fill="FFFFFF"/>
            <w:vAlign w:val="center"/>
            <w:hideMark/>
          </w:tcPr>
          <w:p w14:paraId="646101FA"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xml:space="preserve"> $ 52.671.447 </w:t>
            </w:r>
          </w:p>
        </w:tc>
      </w:tr>
      <w:tr w:rsidR="00AE11A2" w:rsidRPr="00AE11A2" w14:paraId="7912C889" w14:textId="77777777" w:rsidTr="00134535">
        <w:trPr>
          <w:gridAfter w:val="1"/>
          <w:wAfter w:w="160" w:type="dxa"/>
          <w:trHeight w:val="270"/>
          <w:jc w:val="center"/>
        </w:trPr>
        <w:tc>
          <w:tcPr>
            <w:tcW w:w="699" w:type="dxa"/>
            <w:tcBorders>
              <w:top w:val="nil"/>
              <w:left w:val="nil"/>
              <w:bottom w:val="nil"/>
              <w:right w:val="nil"/>
            </w:tcBorders>
            <w:shd w:val="clear" w:color="000000" w:fill="FFFFFF"/>
            <w:noWrap/>
            <w:vAlign w:val="center"/>
            <w:hideMark/>
          </w:tcPr>
          <w:p w14:paraId="22E8EA69"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7655" w:type="dxa"/>
            <w:gridSpan w:val="4"/>
            <w:tcBorders>
              <w:top w:val="nil"/>
              <w:left w:val="nil"/>
              <w:bottom w:val="nil"/>
              <w:right w:val="nil"/>
            </w:tcBorders>
            <w:shd w:val="clear" w:color="000000" w:fill="FFFFFF"/>
            <w:noWrap/>
            <w:vAlign w:val="center"/>
            <w:hideMark/>
          </w:tcPr>
          <w:p w14:paraId="5C758B18"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Total Obra</w:t>
            </w:r>
          </w:p>
        </w:tc>
        <w:tc>
          <w:tcPr>
            <w:tcW w:w="1717" w:type="dxa"/>
            <w:tcBorders>
              <w:top w:val="nil"/>
              <w:left w:val="nil"/>
              <w:bottom w:val="nil"/>
              <w:right w:val="nil"/>
            </w:tcBorders>
            <w:shd w:val="clear" w:color="000000" w:fill="FFFFFF"/>
            <w:vAlign w:val="center"/>
            <w:hideMark/>
          </w:tcPr>
          <w:p w14:paraId="24660677"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xml:space="preserve"> $ 329.889.591 </w:t>
            </w:r>
          </w:p>
        </w:tc>
      </w:tr>
      <w:tr w:rsidR="00AE11A2" w:rsidRPr="00AE11A2" w14:paraId="1D3432D8" w14:textId="77777777" w:rsidTr="00134535">
        <w:trPr>
          <w:gridAfter w:val="1"/>
          <w:wAfter w:w="160" w:type="dxa"/>
          <w:trHeight w:val="270"/>
          <w:jc w:val="center"/>
        </w:trPr>
        <w:tc>
          <w:tcPr>
            <w:tcW w:w="699" w:type="dxa"/>
            <w:tcBorders>
              <w:top w:val="nil"/>
              <w:left w:val="nil"/>
              <w:bottom w:val="nil"/>
              <w:right w:val="nil"/>
            </w:tcBorders>
            <w:shd w:val="clear" w:color="000000" w:fill="FFFFFF"/>
            <w:noWrap/>
            <w:vAlign w:val="center"/>
            <w:hideMark/>
          </w:tcPr>
          <w:p w14:paraId="60A430A5"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3961" w:type="dxa"/>
            <w:tcBorders>
              <w:top w:val="nil"/>
              <w:left w:val="nil"/>
              <w:bottom w:val="nil"/>
              <w:right w:val="nil"/>
            </w:tcBorders>
            <w:shd w:val="clear" w:color="000000" w:fill="FFFFFF"/>
            <w:noWrap/>
            <w:vAlign w:val="center"/>
            <w:hideMark/>
          </w:tcPr>
          <w:p w14:paraId="15EB13F8"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284" w:type="dxa"/>
            <w:tcBorders>
              <w:top w:val="nil"/>
              <w:left w:val="nil"/>
              <w:bottom w:val="nil"/>
              <w:right w:val="nil"/>
            </w:tcBorders>
            <w:shd w:val="clear" w:color="000000" w:fill="FFFFFF"/>
            <w:noWrap/>
            <w:vAlign w:val="center"/>
            <w:hideMark/>
          </w:tcPr>
          <w:p w14:paraId="7669C56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134" w:type="dxa"/>
            <w:tcBorders>
              <w:top w:val="nil"/>
              <w:left w:val="nil"/>
              <w:bottom w:val="nil"/>
              <w:right w:val="nil"/>
            </w:tcBorders>
            <w:shd w:val="clear" w:color="000000" w:fill="FFFFFF"/>
            <w:noWrap/>
            <w:vAlign w:val="center"/>
            <w:hideMark/>
          </w:tcPr>
          <w:p w14:paraId="52C6854A"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276" w:type="dxa"/>
            <w:tcBorders>
              <w:top w:val="nil"/>
              <w:left w:val="nil"/>
              <w:bottom w:val="nil"/>
              <w:right w:val="nil"/>
            </w:tcBorders>
            <w:shd w:val="clear" w:color="000000" w:fill="FFFFFF"/>
            <w:noWrap/>
            <w:vAlign w:val="center"/>
            <w:hideMark/>
          </w:tcPr>
          <w:p w14:paraId="24F43A61"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717" w:type="dxa"/>
            <w:tcBorders>
              <w:top w:val="nil"/>
              <w:left w:val="nil"/>
              <w:bottom w:val="nil"/>
              <w:right w:val="nil"/>
            </w:tcBorders>
            <w:shd w:val="clear" w:color="000000" w:fill="FFFFFF"/>
            <w:noWrap/>
            <w:vAlign w:val="center"/>
            <w:hideMark/>
          </w:tcPr>
          <w:p w14:paraId="4870748D"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r>
      <w:tr w:rsidR="00AE11A2" w:rsidRPr="00AE11A2" w14:paraId="5EE42510" w14:textId="77777777" w:rsidTr="00134535">
        <w:trPr>
          <w:gridAfter w:val="1"/>
          <w:wAfter w:w="160" w:type="dxa"/>
          <w:trHeight w:val="285"/>
          <w:jc w:val="center"/>
        </w:trPr>
        <w:tc>
          <w:tcPr>
            <w:tcW w:w="699" w:type="dxa"/>
            <w:tcBorders>
              <w:top w:val="nil"/>
              <w:left w:val="nil"/>
              <w:bottom w:val="nil"/>
              <w:right w:val="nil"/>
            </w:tcBorders>
            <w:shd w:val="clear" w:color="000000" w:fill="FFFFFF"/>
            <w:noWrap/>
            <w:vAlign w:val="center"/>
            <w:hideMark/>
          </w:tcPr>
          <w:p w14:paraId="768F5857"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3961" w:type="dxa"/>
            <w:tcBorders>
              <w:top w:val="nil"/>
              <w:left w:val="nil"/>
              <w:bottom w:val="nil"/>
              <w:right w:val="nil"/>
            </w:tcBorders>
            <w:shd w:val="clear" w:color="000000" w:fill="FFFFFF"/>
            <w:noWrap/>
            <w:vAlign w:val="center"/>
            <w:hideMark/>
          </w:tcPr>
          <w:p w14:paraId="743CF392"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284" w:type="dxa"/>
            <w:tcBorders>
              <w:top w:val="nil"/>
              <w:left w:val="nil"/>
              <w:bottom w:val="nil"/>
              <w:right w:val="nil"/>
            </w:tcBorders>
            <w:shd w:val="clear" w:color="000000" w:fill="FFFFFF"/>
            <w:noWrap/>
            <w:vAlign w:val="center"/>
            <w:hideMark/>
          </w:tcPr>
          <w:p w14:paraId="61590C84"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134" w:type="dxa"/>
            <w:tcBorders>
              <w:top w:val="nil"/>
              <w:left w:val="nil"/>
              <w:bottom w:val="nil"/>
              <w:right w:val="nil"/>
            </w:tcBorders>
            <w:shd w:val="clear" w:color="000000" w:fill="FFFFFF"/>
            <w:noWrap/>
            <w:vAlign w:val="center"/>
            <w:hideMark/>
          </w:tcPr>
          <w:p w14:paraId="3042141F"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276" w:type="dxa"/>
            <w:tcBorders>
              <w:top w:val="nil"/>
              <w:left w:val="nil"/>
              <w:bottom w:val="nil"/>
              <w:right w:val="nil"/>
            </w:tcBorders>
            <w:shd w:val="clear" w:color="000000" w:fill="FFFFFF"/>
            <w:noWrap/>
            <w:vAlign w:val="center"/>
            <w:hideMark/>
          </w:tcPr>
          <w:p w14:paraId="720ABFE0"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c>
          <w:tcPr>
            <w:tcW w:w="1717" w:type="dxa"/>
            <w:tcBorders>
              <w:top w:val="nil"/>
              <w:left w:val="nil"/>
              <w:bottom w:val="nil"/>
              <w:right w:val="nil"/>
            </w:tcBorders>
            <w:shd w:val="clear" w:color="000000" w:fill="FFFFFF"/>
            <w:noWrap/>
            <w:vAlign w:val="center"/>
            <w:hideMark/>
          </w:tcPr>
          <w:p w14:paraId="216FF3AE" w14:textId="77777777" w:rsidR="00AE11A2" w:rsidRPr="00AE11A2" w:rsidRDefault="00AE11A2" w:rsidP="00AE11A2">
            <w:pPr>
              <w:spacing w:after="0"/>
              <w:jc w:val="center"/>
              <w:rPr>
                <w:rFonts w:cs="Calibri"/>
                <w:sz w:val="18"/>
                <w:szCs w:val="18"/>
                <w:lang w:eastAsia="es-CO"/>
              </w:rPr>
            </w:pPr>
            <w:r w:rsidRPr="00AE11A2">
              <w:rPr>
                <w:rFonts w:cs="Calibri"/>
                <w:sz w:val="18"/>
                <w:szCs w:val="18"/>
                <w:lang w:eastAsia="es-CO"/>
              </w:rPr>
              <w:t> </w:t>
            </w:r>
          </w:p>
        </w:tc>
      </w:tr>
      <w:tr w:rsidR="00AE11A2" w:rsidRPr="00AE11A2" w14:paraId="6864BF60" w14:textId="77777777" w:rsidTr="00134535">
        <w:trPr>
          <w:gridAfter w:val="1"/>
          <w:wAfter w:w="160" w:type="dxa"/>
          <w:trHeight w:val="270"/>
          <w:jc w:val="center"/>
        </w:trPr>
        <w:tc>
          <w:tcPr>
            <w:tcW w:w="8354"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716EC242" w14:textId="508FBA78" w:rsidR="00AE11A2" w:rsidRPr="00AE11A2" w:rsidRDefault="00650AAE" w:rsidP="00AE11A2">
            <w:pPr>
              <w:spacing w:after="0"/>
              <w:jc w:val="center"/>
              <w:rPr>
                <w:rFonts w:cs="Calibri"/>
                <w:b/>
                <w:bCs/>
                <w:color w:val="FFFFFF"/>
                <w:sz w:val="18"/>
                <w:szCs w:val="18"/>
                <w:lang w:eastAsia="es-CO"/>
              </w:rPr>
            </w:pPr>
            <w:r w:rsidRPr="00F112FE">
              <w:rPr>
                <w:rFonts w:cs="Calibri"/>
                <w:b/>
                <w:bCs/>
                <w:color w:val="FFFFFF"/>
                <w:sz w:val="18"/>
                <w:szCs w:val="18"/>
                <w:lang w:eastAsia="es-CO"/>
              </w:rPr>
              <w:t>CapEx Total Proyecto Antes de IVA</w:t>
            </w:r>
            <w:r>
              <w:rPr>
                <w:rFonts w:cs="Calibri"/>
                <w:b/>
                <w:bCs/>
                <w:color w:val="FFFFFF"/>
                <w:sz w:val="18"/>
                <w:szCs w:val="18"/>
                <w:lang w:eastAsia="es-CO"/>
              </w:rPr>
              <w:t xml:space="preserve"> [COP]</w:t>
            </w:r>
          </w:p>
        </w:tc>
        <w:tc>
          <w:tcPr>
            <w:tcW w:w="1717" w:type="dxa"/>
            <w:vMerge w:val="restart"/>
            <w:tcBorders>
              <w:top w:val="single" w:sz="8" w:space="0" w:color="auto"/>
              <w:left w:val="single" w:sz="4" w:space="0" w:color="auto"/>
              <w:bottom w:val="single" w:sz="8" w:space="0" w:color="000000"/>
              <w:right w:val="single" w:sz="8" w:space="0" w:color="auto"/>
            </w:tcBorders>
            <w:shd w:val="clear" w:color="000000" w:fill="FFFFFF"/>
            <w:vAlign w:val="center"/>
            <w:hideMark/>
          </w:tcPr>
          <w:p w14:paraId="411F49F3"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xml:space="preserve"> $ 536.839.424 </w:t>
            </w:r>
          </w:p>
        </w:tc>
      </w:tr>
      <w:tr w:rsidR="00134535" w:rsidRPr="00AE11A2" w14:paraId="0C9D1418" w14:textId="77777777" w:rsidTr="00134535">
        <w:trPr>
          <w:trHeight w:val="315"/>
          <w:jc w:val="center"/>
        </w:trPr>
        <w:tc>
          <w:tcPr>
            <w:tcW w:w="8354" w:type="dxa"/>
            <w:gridSpan w:val="5"/>
            <w:vMerge/>
            <w:tcBorders>
              <w:top w:val="single" w:sz="8" w:space="0" w:color="auto"/>
              <w:left w:val="single" w:sz="8" w:space="0" w:color="auto"/>
              <w:bottom w:val="single" w:sz="8" w:space="0" w:color="000000"/>
              <w:right w:val="nil"/>
            </w:tcBorders>
            <w:vAlign w:val="center"/>
            <w:hideMark/>
          </w:tcPr>
          <w:p w14:paraId="7C0EA661" w14:textId="77777777" w:rsidR="00AE11A2" w:rsidRPr="00AE11A2" w:rsidRDefault="00AE11A2" w:rsidP="00AE11A2">
            <w:pPr>
              <w:spacing w:after="0"/>
              <w:jc w:val="left"/>
              <w:rPr>
                <w:rFonts w:cs="Calibri"/>
                <w:b/>
                <w:bCs/>
                <w:color w:val="FFFFFF"/>
                <w:sz w:val="18"/>
                <w:szCs w:val="18"/>
                <w:lang w:eastAsia="es-CO"/>
              </w:rPr>
            </w:pPr>
          </w:p>
        </w:tc>
        <w:tc>
          <w:tcPr>
            <w:tcW w:w="1717" w:type="dxa"/>
            <w:vMerge/>
            <w:tcBorders>
              <w:top w:val="single" w:sz="8" w:space="0" w:color="auto"/>
              <w:left w:val="single" w:sz="4" w:space="0" w:color="auto"/>
              <w:bottom w:val="single" w:sz="8" w:space="0" w:color="000000"/>
              <w:right w:val="single" w:sz="8" w:space="0" w:color="auto"/>
            </w:tcBorders>
            <w:vAlign w:val="center"/>
            <w:hideMark/>
          </w:tcPr>
          <w:p w14:paraId="5911D5A4" w14:textId="77777777" w:rsidR="00AE11A2" w:rsidRPr="00AE11A2" w:rsidRDefault="00AE11A2" w:rsidP="00AE11A2">
            <w:pPr>
              <w:spacing w:after="0"/>
              <w:jc w:val="left"/>
              <w:rPr>
                <w:rFonts w:cs="Calibri"/>
                <w:b/>
                <w:bCs/>
                <w:sz w:val="18"/>
                <w:szCs w:val="18"/>
                <w:lang w:eastAsia="es-CO"/>
              </w:rPr>
            </w:pPr>
          </w:p>
        </w:tc>
        <w:tc>
          <w:tcPr>
            <w:tcW w:w="160" w:type="dxa"/>
            <w:tcBorders>
              <w:top w:val="nil"/>
              <w:left w:val="nil"/>
              <w:bottom w:val="nil"/>
              <w:right w:val="nil"/>
            </w:tcBorders>
            <w:shd w:val="clear" w:color="auto" w:fill="auto"/>
            <w:noWrap/>
            <w:vAlign w:val="bottom"/>
            <w:hideMark/>
          </w:tcPr>
          <w:p w14:paraId="1C3DDEE7" w14:textId="77777777" w:rsidR="00AE11A2" w:rsidRPr="00AE11A2" w:rsidRDefault="00AE11A2" w:rsidP="00AE11A2">
            <w:pPr>
              <w:spacing w:after="0"/>
              <w:jc w:val="center"/>
              <w:rPr>
                <w:rFonts w:cs="Calibri"/>
                <w:b/>
                <w:bCs/>
                <w:sz w:val="18"/>
                <w:szCs w:val="18"/>
                <w:lang w:eastAsia="es-CO"/>
              </w:rPr>
            </w:pPr>
          </w:p>
        </w:tc>
      </w:tr>
      <w:tr w:rsidR="00AE11A2" w:rsidRPr="00AE11A2" w14:paraId="15C62CFC" w14:textId="77777777" w:rsidTr="00134535">
        <w:trPr>
          <w:trHeight w:val="270"/>
          <w:jc w:val="center"/>
        </w:trPr>
        <w:tc>
          <w:tcPr>
            <w:tcW w:w="8354"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01189DD6" w14:textId="3432A191" w:rsidR="00AE11A2" w:rsidRPr="00AE11A2" w:rsidRDefault="00650AAE" w:rsidP="00AE11A2">
            <w:pPr>
              <w:spacing w:after="0"/>
              <w:jc w:val="center"/>
              <w:rPr>
                <w:rFonts w:cs="Calibri"/>
                <w:b/>
                <w:bCs/>
                <w:color w:val="FFFFFF"/>
                <w:sz w:val="18"/>
                <w:szCs w:val="18"/>
                <w:lang w:eastAsia="es-CO"/>
              </w:rPr>
            </w:pPr>
            <w:r w:rsidRPr="00F112FE">
              <w:rPr>
                <w:rFonts w:cs="Calibri"/>
                <w:b/>
                <w:bCs/>
                <w:color w:val="FFFFFF"/>
                <w:sz w:val="18"/>
                <w:szCs w:val="18"/>
                <w:lang w:eastAsia="es-CO"/>
              </w:rPr>
              <w:t>CapEx Total Proyecto Antes de IVA</w:t>
            </w:r>
            <w:r>
              <w:rPr>
                <w:rFonts w:cs="Calibri"/>
                <w:b/>
                <w:bCs/>
                <w:color w:val="FFFFFF"/>
                <w:sz w:val="18"/>
                <w:szCs w:val="18"/>
                <w:lang w:eastAsia="es-CO"/>
              </w:rPr>
              <w:t xml:space="preserve"> [USD]</w:t>
            </w:r>
          </w:p>
        </w:tc>
        <w:tc>
          <w:tcPr>
            <w:tcW w:w="1717"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286BC84D" w14:textId="77777777"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$ 130.936</w:t>
            </w:r>
          </w:p>
        </w:tc>
        <w:tc>
          <w:tcPr>
            <w:tcW w:w="160" w:type="dxa"/>
            <w:vAlign w:val="center"/>
            <w:hideMark/>
          </w:tcPr>
          <w:p w14:paraId="49EFF63C" w14:textId="77777777" w:rsidR="00AE11A2" w:rsidRPr="00AE11A2" w:rsidRDefault="00AE11A2" w:rsidP="00AE11A2">
            <w:pPr>
              <w:spacing w:after="0"/>
              <w:jc w:val="left"/>
              <w:rPr>
                <w:rFonts w:ascii="Times New Roman" w:hAnsi="Times New Roman" w:cs="Times New Roman"/>
                <w:color w:val="auto"/>
                <w:lang w:eastAsia="es-CO"/>
              </w:rPr>
            </w:pPr>
          </w:p>
        </w:tc>
      </w:tr>
      <w:tr w:rsidR="00134535" w:rsidRPr="00AE11A2" w14:paraId="35663A6C" w14:textId="77777777" w:rsidTr="00134535">
        <w:trPr>
          <w:trHeight w:val="315"/>
          <w:jc w:val="center"/>
        </w:trPr>
        <w:tc>
          <w:tcPr>
            <w:tcW w:w="8354" w:type="dxa"/>
            <w:gridSpan w:val="5"/>
            <w:vMerge/>
            <w:tcBorders>
              <w:top w:val="single" w:sz="8" w:space="0" w:color="auto"/>
              <w:left w:val="single" w:sz="8" w:space="0" w:color="auto"/>
              <w:bottom w:val="single" w:sz="8" w:space="0" w:color="000000"/>
              <w:right w:val="nil"/>
            </w:tcBorders>
            <w:vAlign w:val="center"/>
            <w:hideMark/>
          </w:tcPr>
          <w:p w14:paraId="6EB87EC9" w14:textId="77777777" w:rsidR="00AE11A2" w:rsidRPr="00AE11A2" w:rsidRDefault="00AE11A2" w:rsidP="00AE11A2">
            <w:pPr>
              <w:spacing w:after="0"/>
              <w:jc w:val="left"/>
              <w:rPr>
                <w:rFonts w:cs="Calibri"/>
                <w:b/>
                <w:bCs/>
                <w:color w:val="FFFFFF"/>
                <w:sz w:val="18"/>
                <w:szCs w:val="18"/>
                <w:lang w:eastAsia="es-CO"/>
              </w:rPr>
            </w:pPr>
          </w:p>
        </w:tc>
        <w:tc>
          <w:tcPr>
            <w:tcW w:w="1717" w:type="dxa"/>
            <w:vMerge/>
            <w:tcBorders>
              <w:top w:val="nil"/>
              <w:left w:val="single" w:sz="4" w:space="0" w:color="auto"/>
              <w:bottom w:val="single" w:sz="8" w:space="0" w:color="000000"/>
              <w:right w:val="single" w:sz="8" w:space="0" w:color="auto"/>
            </w:tcBorders>
            <w:vAlign w:val="center"/>
            <w:hideMark/>
          </w:tcPr>
          <w:p w14:paraId="36E4CA8C" w14:textId="77777777" w:rsidR="00AE11A2" w:rsidRPr="00AE11A2" w:rsidRDefault="00AE11A2" w:rsidP="00AE11A2">
            <w:pPr>
              <w:spacing w:after="0"/>
              <w:jc w:val="left"/>
              <w:rPr>
                <w:rFonts w:cs="Calibri"/>
                <w:b/>
                <w:bCs/>
                <w:sz w:val="18"/>
                <w:szCs w:val="18"/>
                <w:lang w:eastAsia="es-CO"/>
              </w:rPr>
            </w:pPr>
          </w:p>
        </w:tc>
        <w:tc>
          <w:tcPr>
            <w:tcW w:w="160" w:type="dxa"/>
            <w:tcBorders>
              <w:top w:val="nil"/>
              <w:left w:val="nil"/>
              <w:bottom w:val="nil"/>
              <w:right w:val="nil"/>
            </w:tcBorders>
            <w:shd w:val="clear" w:color="auto" w:fill="auto"/>
            <w:noWrap/>
            <w:vAlign w:val="bottom"/>
            <w:hideMark/>
          </w:tcPr>
          <w:p w14:paraId="023B3B7F" w14:textId="77777777" w:rsidR="00AE11A2" w:rsidRPr="00AE11A2" w:rsidRDefault="00AE11A2" w:rsidP="00AE11A2">
            <w:pPr>
              <w:spacing w:after="0"/>
              <w:jc w:val="center"/>
              <w:rPr>
                <w:rFonts w:cs="Calibri"/>
                <w:b/>
                <w:bCs/>
                <w:sz w:val="18"/>
                <w:szCs w:val="18"/>
                <w:lang w:eastAsia="es-CO"/>
              </w:rPr>
            </w:pPr>
          </w:p>
        </w:tc>
      </w:tr>
      <w:tr w:rsidR="00AE11A2" w:rsidRPr="00AE11A2" w14:paraId="6304C350" w14:textId="77777777" w:rsidTr="00134535">
        <w:trPr>
          <w:trHeight w:val="270"/>
          <w:jc w:val="center"/>
        </w:trPr>
        <w:tc>
          <w:tcPr>
            <w:tcW w:w="8354" w:type="dxa"/>
            <w:gridSpan w:val="5"/>
            <w:vMerge w:val="restart"/>
            <w:tcBorders>
              <w:top w:val="single" w:sz="8" w:space="0" w:color="auto"/>
              <w:left w:val="single" w:sz="8" w:space="0" w:color="auto"/>
              <w:bottom w:val="single" w:sz="8" w:space="0" w:color="000000"/>
              <w:right w:val="nil"/>
            </w:tcBorders>
            <w:shd w:val="clear" w:color="000000" w:fill="00B050"/>
            <w:noWrap/>
            <w:vAlign w:val="center"/>
            <w:hideMark/>
          </w:tcPr>
          <w:p w14:paraId="2DDC1F6C" w14:textId="12220F67" w:rsidR="00AE11A2" w:rsidRPr="00AE11A2" w:rsidRDefault="00650AAE" w:rsidP="00AE11A2">
            <w:pPr>
              <w:spacing w:after="0"/>
              <w:jc w:val="center"/>
              <w:rPr>
                <w:rFonts w:cs="Calibri"/>
                <w:b/>
                <w:bCs/>
                <w:color w:val="FFFFFF"/>
                <w:sz w:val="18"/>
                <w:szCs w:val="18"/>
                <w:lang w:eastAsia="es-CO"/>
              </w:rPr>
            </w:pPr>
            <w:r w:rsidRPr="00F112FE">
              <w:rPr>
                <w:rFonts w:cs="Calibri"/>
                <w:b/>
                <w:bCs/>
                <w:color w:val="FFFFFF"/>
                <w:sz w:val="18"/>
                <w:szCs w:val="18"/>
                <w:lang w:eastAsia="es-CO"/>
              </w:rPr>
              <w:t>CapEx Unitario</w:t>
            </w:r>
            <w:r>
              <w:rPr>
                <w:rFonts w:cs="Calibri"/>
                <w:b/>
                <w:bCs/>
                <w:color w:val="FFFFFF"/>
                <w:sz w:val="18"/>
                <w:szCs w:val="18"/>
                <w:lang w:eastAsia="es-CO"/>
              </w:rPr>
              <w:t xml:space="preserve"> antes de IVA [USD/kWp]</w:t>
            </w:r>
          </w:p>
        </w:tc>
        <w:tc>
          <w:tcPr>
            <w:tcW w:w="1717"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70AE4913" w14:textId="12C89E4F" w:rsidR="00AE11A2" w:rsidRPr="00AE11A2" w:rsidRDefault="00AE11A2" w:rsidP="00AE11A2">
            <w:pPr>
              <w:spacing w:after="0"/>
              <w:jc w:val="center"/>
              <w:rPr>
                <w:rFonts w:cs="Calibri"/>
                <w:b/>
                <w:bCs/>
                <w:sz w:val="18"/>
                <w:szCs w:val="18"/>
                <w:lang w:eastAsia="es-CO"/>
              </w:rPr>
            </w:pPr>
            <w:r w:rsidRPr="00AE11A2">
              <w:rPr>
                <w:rFonts w:cs="Calibri"/>
                <w:b/>
                <w:bCs/>
                <w:sz w:val="18"/>
                <w:szCs w:val="18"/>
                <w:lang w:eastAsia="es-CO"/>
              </w:rPr>
              <w:t>$ 9</w:t>
            </w:r>
            <w:r w:rsidR="0005407A">
              <w:rPr>
                <w:rFonts w:cs="Calibri"/>
                <w:b/>
                <w:bCs/>
                <w:sz w:val="18"/>
                <w:szCs w:val="18"/>
                <w:lang w:eastAsia="es-CO"/>
              </w:rPr>
              <w:t>76</w:t>
            </w:r>
          </w:p>
        </w:tc>
        <w:tc>
          <w:tcPr>
            <w:tcW w:w="160" w:type="dxa"/>
            <w:vAlign w:val="center"/>
            <w:hideMark/>
          </w:tcPr>
          <w:p w14:paraId="69364BBF" w14:textId="77777777" w:rsidR="00AE11A2" w:rsidRPr="00AE11A2" w:rsidRDefault="00AE11A2" w:rsidP="00AE11A2">
            <w:pPr>
              <w:spacing w:after="0"/>
              <w:jc w:val="left"/>
              <w:rPr>
                <w:rFonts w:ascii="Times New Roman" w:hAnsi="Times New Roman" w:cs="Times New Roman"/>
                <w:color w:val="auto"/>
                <w:lang w:eastAsia="es-CO"/>
              </w:rPr>
            </w:pPr>
          </w:p>
        </w:tc>
      </w:tr>
      <w:tr w:rsidR="00134535" w:rsidRPr="00AE11A2" w14:paraId="468A8EA9" w14:textId="77777777" w:rsidTr="00134535">
        <w:trPr>
          <w:trHeight w:val="315"/>
          <w:jc w:val="center"/>
        </w:trPr>
        <w:tc>
          <w:tcPr>
            <w:tcW w:w="8354" w:type="dxa"/>
            <w:gridSpan w:val="5"/>
            <w:vMerge/>
            <w:tcBorders>
              <w:top w:val="single" w:sz="8" w:space="0" w:color="auto"/>
              <w:left w:val="single" w:sz="8" w:space="0" w:color="auto"/>
              <w:bottom w:val="single" w:sz="8" w:space="0" w:color="000000"/>
              <w:right w:val="nil"/>
            </w:tcBorders>
            <w:vAlign w:val="center"/>
            <w:hideMark/>
          </w:tcPr>
          <w:p w14:paraId="48C5C79A" w14:textId="77777777" w:rsidR="00AE11A2" w:rsidRPr="00AE11A2" w:rsidRDefault="00AE11A2" w:rsidP="00AE11A2">
            <w:pPr>
              <w:spacing w:after="0"/>
              <w:jc w:val="left"/>
              <w:rPr>
                <w:rFonts w:cs="Calibri"/>
                <w:b/>
                <w:bCs/>
                <w:color w:val="FFFFFF"/>
                <w:sz w:val="18"/>
                <w:szCs w:val="18"/>
                <w:lang w:eastAsia="es-CO"/>
              </w:rPr>
            </w:pPr>
          </w:p>
        </w:tc>
        <w:tc>
          <w:tcPr>
            <w:tcW w:w="1717" w:type="dxa"/>
            <w:vMerge/>
            <w:tcBorders>
              <w:top w:val="nil"/>
              <w:left w:val="single" w:sz="4" w:space="0" w:color="auto"/>
              <w:bottom w:val="single" w:sz="8" w:space="0" w:color="000000"/>
              <w:right w:val="single" w:sz="8" w:space="0" w:color="auto"/>
            </w:tcBorders>
            <w:vAlign w:val="center"/>
            <w:hideMark/>
          </w:tcPr>
          <w:p w14:paraId="66873C3B" w14:textId="77777777" w:rsidR="00AE11A2" w:rsidRPr="00AE11A2" w:rsidRDefault="00AE11A2" w:rsidP="00AE11A2">
            <w:pPr>
              <w:spacing w:after="0"/>
              <w:jc w:val="left"/>
              <w:rPr>
                <w:rFonts w:cs="Calibri"/>
                <w:b/>
                <w:bCs/>
                <w:sz w:val="18"/>
                <w:szCs w:val="18"/>
                <w:lang w:eastAsia="es-CO"/>
              </w:rPr>
            </w:pPr>
          </w:p>
        </w:tc>
        <w:tc>
          <w:tcPr>
            <w:tcW w:w="160" w:type="dxa"/>
            <w:tcBorders>
              <w:top w:val="nil"/>
              <w:left w:val="nil"/>
              <w:bottom w:val="nil"/>
              <w:right w:val="nil"/>
            </w:tcBorders>
            <w:shd w:val="clear" w:color="auto" w:fill="auto"/>
            <w:noWrap/>
            <w:vAlign w:val="bottom"/>
            <w:hideMark/>
          </w:tcPr>
          <w:p w14:paraId="6D1E82BD" w14:textId="77777777" w:rsidR="00AE11A2" w:rsidRPr="00AE11A2" w:rsidRDefault="00AE11A2" w:rsidP="00134535">
            <w:pPr>
              <w:keepNext/>
              <w:spacing w:after="0"/>
              <w:jc w:val="center"/>
              <w:rPr>
                <w:rFonts w:cs="Calibri"/>
                <w:b/>
                <w:bCs/>
                <w:sz w:val="18"/>
                <w:szCs w:val="18"/>
                <w:lang w:eastAsia="es-CO"/>
              </w:rPr>
            </w:pPr>
          </w:p>
        </w:tc>
      </w:tr>
    </w:tbl>
    <w:p w14:paraId="3F8A8716" w14:textId="77777777" w:rsidR="00134535" w:rsidRDefault="00134535" w:rsidP="00134535">
      <w:pPr>
        <w:pStyle w:val="Descripcin"/>
        <w:jc w:val="center"/>
      </w:pPr>
    </w:p>
    <w:p w14:paraId="7C9666D5" w14:textId="269958D4" w:rsidR="00F14A7C" w:rsidRPr="00134535" w:rsidRDefault="00134535" w:rsidP="00134535">
      <w:pPr>
        <w:pStyle w:val="Descripcin"/>
        <w:jc w:val="center"/>
        <w:rPr>
          <w:color w:val="000000" w:themeColor="text1"/>
        </w:rPr>
      </w:pPr>
      <w:bookmarkStart w:id="99" w:name="_Toc153894558"/>
      <w:r w:rsidRPr="00134535">
        <w:rPr>
          <w:color w:val="000000" w:themeColor="text1"/>
        </w:rPr>
        <w:t xml:space="preserve">Tabla </w:t>
      </w:r>
      <w:r w:rsidRPr="00134535">
        <w:rPr>
          <w:color w:val="000000" w:themeColor="text1"/>
        </w:rPr>
        <w:fldChar w:fldCharType="begin"/>
      </w:r>
      <w:r w:rsidRPr="00134535">
        <w:rPr>
          <w:color w:val="000000" w:themeColor="text1"/>
        </w:rPr>
        <w:instrText xml:space="preserve"> SEQ Tabla \* ARABIC </w:instrText>
      </w:r>
      <w:r w:rsidRPr="00134535">
        <w:rPr>
          <w:color w:val="000000" w:themeColor="text1"/>
        </w:rPr>
        <w:fldChar w:fldCharType="separate"/>
      </w:r>
      <w:r>
        <w:rPr>
          <w:noProof/>
          <w:color w:val="000000" w:themeColor="text1"/>
        </w:rPr>
        <w:t>1</w:t>
      </w:r>
      <w:r w:rsidRPr="00134535">
        <w:rPr>
          <w:color w:val="000000" w:themeColor="text1"/>
        </w:rPr>
        <w:fldChar w:fldCharType="end"/>
      </w:r>
      <w:r w:rsidRPr="00134535">
        <w:rPr>
          <w:color w:val="000000" w:themeColor="text1"/>
        </w:rPr>
        <w:t>. Estimación de costos para la Universidad Distrital</w:t>
      </w:r>
      <w:bookmarkEnd w:id="99"/>
    </w:p>
    <w:p w14:paraId="5AA8C393" w14:textId="2768DD3C" w:rsidR="00BE0DC0" w:rsidRDefault="00753404" w:rsidP="00BE0DC0">
      <w:r>
        <w:rPr>
          <w:color w:val="000000" w:themeColor="text1"/>
        </w:rPr>
        <w:t>A partir de</w:t>
      </w:r>
      <w:r w:rsidR="0018759E">
        <w:t xml:space="preserve"> la </w:t>
      </w:r>
      <w:r w:rsidR="0018759E">
        <w:fldChar w:fldCharType="begin"/>
      </w:r>
      <w:r w:rsidR="0018759E">
        <w:instrText xml:space="preserve"> REF _Ref149312673 \h </w:instrText>
      </w:r>
      <w:r w:rsidR="0018759E">
        <w:fldChar w:fldCharType="separate"/>
      </w:r>
      <w:r w:rsidR="00134535" w:rsidRPr="0018759E">
        <w:rPr>
          <w:color w:val="000000" w:themeColor="text1"/>
        </w:rPr>
        <w:t xml:space="preserve">Ecuación </w:t>
      </w:r>
      <w:r w:rsidR="00134535">
        <w:rPr>
          <w:noProof/>
          <w:color w:val="000000" w:themeColor="text1"/>
        </w:rPr>
        <w:t>2</w:t>
      </w:r>
      <w:r w:rsidR="0018759E">
        <w:fldChar w:fldCharType="end"/>
      </w:r>
      <w:r w:rsidR="0018759E">
        <w:t xml:space="preserve"> </w:t>
      </w:r>
      <w:r>
        <w:t>se determina el potencial de ahorro en costos</w:t>
      </w:r>
      <w:r w:rsidR="005136FB">
        <w:t>.</w:t>
      </w:r>
      <w:r>
        <w:t xml:space="preserve"> </w:t>
      </w:r>
      <w:r w:rsidR="005136FB">
        <w:t xml:space="preserve">El costo actual del kWh </w:t>
      </w:r>
      <w:r w:rsidR="00DD4B1A">
        <w:t xml:space="preserve">de la red eléctrica según información suministrada en </w:t>
      </w:r>
      <w:r w:rsidR="00E46B53">
        <w:t>la</w:t>
      </w:r>
      <w:r w:rsidR="00DD4B1A">
        <w:t xml:space="preserve"> última factura del servicio </w:t>
      </w:r>
      <w:r w:rsidR="008B134F">
        <w:t xml:space="preserve">para esta edificación </w:t>
      </w:r>
      <w:r w:rsidR="00DD4B1A">
        <w:t xml:space="preserve">es </w:t>
      </w:r>
      <w:r w:rsidR="0018759E">
        <w:t xml:space="preserve">de </w:t>
      </w:r>
      <w:r w:rsidR="00DD4B1A">
        <w:t xml:space="preserve">$ </w:t>
      </w:r>
      <w:r w:rsidR="0018759E">
        <w:t>6</w:t>
      </w:r>
      <w:r w:rsidR="00134535">
        <w:t>36</w:t>
      </w:r>
      <w:r w:rsidR="0018759E">
        <w:t xml:space="preserve"> </w:t>
      </w:r>
      <w:r w:rsidR="00DD4B1A">
        <w:t>COP/kWh.</w:t>
      </w:r>
      <w:r w:rsidR="008B134F">
        <w:t xml:space="preserve"> </w:t>
      </w:r>
      <w:r w:rsidR="00592807">
        <w:t>Al comparar este valor con el del kWh solar (LCOE)</w:t>
      </w:r>
      <w:r w:rsidR="00536D5B">
        <w:t>,</w:t>
      </w:r>
      <w:r w:rsidR="00592807">
        <w:t xml:space="preserve"> </w:t>
      </w:r>
      <w:r w:rsidR="006328F6">
        <w:t xml:space="preserve">se determina que el potencial de ahorro </w:t>
      </w:r>
      <w:r w:rsidR="00536D5B">
        <w:t>sería</w:t>
      </w:r>
      <w:r w:rsidR="006328F6">
        <w:t xml:space="preserve"> de $ </w:t>
      </w:r>
      <w:r w:rsidR="00B47CED">
        <w:t>4</w:t>
      </w:r>
      <w:r w:rsidR="00914C12">
        <w:t>3</w:t>
      </w:r>
      <w:r w:rsidR="00134535">
        <w:t>2</w:t>
      </w:r>
      <w:r w:rsidR="006328F6">
        <w:t xml:space="preserve"> COP</w:t>
      </w:r>
      <w:r w:rsidR="00C35CD8">
        <w:t xml:space="preserve"> por cada </w:t>
      </w:r>
      <w:r w:rsidR="006328F6">
        <w:t>kWh</w:t>
      </w:r>
      <w:r w:rsidR="00134535">
        <w:t xml:space="preserve"> solar</w:t>
      </w:r>
      <w:r w:rsidR="00536D5B">
        <w:t>.</w:t>
      </w:r>
      <w:r w:rsidR="003D6EB4">
        <w:t xml:space="preserve"> Al multiplicar este valor</w:t>
      </w:r>
      <w:r w:rsidR="0018759E">
        <w:t xml:space="preserve"> por la cantidad de energía generada en un periodo determinado</w:t>
      </w:r>
      <w:r w:rsidR="00867C40">
        <w:t xml:space="preserve"> de tiemp</w:t>
      </w:r>
      <w:r w:rsidR="00C35CD8">
        <w:t xml:space="preserve">o, </w:t>
      </w:r>
      <w:r w:rsidR="00835AA1">
        <w:t xml:space="preserve">se obtiene el ahorro proyectado </w:t>
      </w:r>
      <w:r w:rsidR="000619A3">
        <w:t xml:space="preserve">por la instalación de la planta solar fotovoltaica, según se aprecia </w:t>
      </w:r>
      <w:r w:rsidR="0018759E">
        <w:t>en la</w:t>
      </w:r>
      <w:r w:rsidR="00134535">
        <w:t xml:space="preserve"> </w:t>
      </w:r>
      <w:r w:rsidR="00134535">
        <w:fldChar w:fldCharType="begin"/>
      </w:r>
      <w:r w:rsidR="00134535">
        <w:instrText xml:space="preserve"> REF _Ref153616481 \h </w:instrText>
      </w:r>
      <w:r w:rsidR="00134535">
        <w:fldChar w:fldCharType="separate"/>
      </w:r>
      <w:r w:rsidR="00134535" w:rsidRPr="00134535">
        <w:rPr>
          <w:color w:val="000000" w:themeColor="text1"/>
        </w:rPr>
        <w:t xml:space="preserve">Tabla </w:t>
      </w:r>
      <w:r w:rsidR="00134535" w:rsidRPr="00134535">
        <w:rPr>
          <w:noProof/>
          <w:color w:val="000000" w:themeColor="text1"/>
        </w:rPr>
        <w:t>2</w:t>
      </w:r>
      <w:r w:rsidR="00134535">
        <w:fldChar w:fldCharType="end"/>
      </w:r>
      <w:r w:rsidR="005A6684">
        <w:t>.</w:t>
      </w:r>
    </w:p>
    <w:p w14:paraId="27EE3DD3" w14:textId="77777777" w:rsidR="0018759E" w:rsidRDefault="0018759E" w:rsidP="00BE0DC0"/>
    <w:p w14:paraId="5E986F2B" w14:textId="77777777" w:rsidR="0018759E" w:rsidRDefault="0018759E" w:rsidP="0018759E">
      <w:pPr>
        <w:keepNext/>
      </w:pPr>
      <m:oMathPara>
        <m:oMath>
          <m:r>
            <w:rPr>
              <w:rFonts w:ascii="Cambria Math" w:hAnsi="Cambria Math"/>
            </w:rPr>
            <m:t>Potencial de ahorro=Costo de kWh de la red-Costo de kWh Solar</m:t>
          </m:r>
        </m:oMath>
      </m:oMathPara>
    </w:p>
    <w:p w14:paraId="50FDD52C" w14:textId="63215EAF" w:rsidR="0018759E" w:rsidRPr="0018759E" w:rsidRDefault="0018759E" w:rsidP="0018759E">
      <w:pPr>
        <w:pStyle w:val="Descripcin"/>
        <w:jc w:val="center"/>
        <w:rPr>
          <w:color w:val="000000" w:themeColor="text1"/>
        </w:rPr>
      </w:pPr>
      <w:bookmarkStart w:id="100" w:name="_Ref149312673"/>
      <w:bookmarkStart w:id="101" w:name="_Toc153894549"/>
      <w:r w:rsidRPr="0018759E">
        <w:rPr>
          <w:color w:val="000000" w:themeColor="text1"/>
        </w:rPr>
        <w:t xml:space="preserve">Ecuación </w:t>
      </w:r>
      <w:r w:rsidRPr="0018759E">
        <w:rPr>
          <w:color w:val="000000" w:themeColor="text1"/>
        </w:rPr>
        <w:fldChar w:fldCharType="begin"/>
      </w:r>
      <w:r w:rsidRPr="0018759E">
        <w:rPr>
          <w:color w:val="000000" w:themeColor="text1"/>
        </w:rPr>
        <w:instrText xml:space="preserve"> SEQ Ecuación \* ARABIC </w:instrText>
      </w:r>
      <w:r w:rsidRPr="0018759E">
        <w:rPr>
          <w:color w:val="000000" w:themeColor="text1"/>
        </w:rPr>
        <w:fldChar w:fldCharType="separate"/>
      </w:r>
      <w:r w:rsidR="002E018A">
        <w:rPr>
          <w:noProof/>
          <w:color w:val="000000" w:themeColor="text1"/>
        </w:rPr>
        <w:t>2</w:t>
      </w:r>
      <w:r w:rsidRPr="0018759E">
        <w:rPr>
          <w:color w:val="000000" w:themeColor="text1"/>
        </w:rPr>
        <w:fldChar w:fldCharType="end"/>
      </w:r>
      <w:bookmarkEnd w:id="100"/>
      <w:r w:rsidRPr="0018759E">
        <w:rPr>
          <w:color w:val="000000" w:themeColor="text1"/>
        </w:rPr>
        <w:t>. Cálculo de potencial de ahorro</w:t>
      </w:r>
      <w:bookmarkEnd w:id="101"/>
    </w:p>
    <w:p w14:paraId="47D2A94F" w14:textId="77777777" w:rsidR="00BE0DC0" w:rsidRPr="004B323D" w:rsidRDefault="00BE0DC0" w:rsidP="00BE0DC0"/>
    <w:tbl>
      <w:tblPr>
        <w:tblW w:w="0" w:type="auto"/>
        <w:jc w:val="center"/>
        <w:tblCellMar>
          <w:left w:w="70" w:type="dxa"/>
          <w:right w:w="70" w:type="dxa"/>
        </w:tblCellMar>
        <w:tblLook w:val="04A0" w:firstRow="1" w:lastRow="0" w:firstColumn="1" w:lastColumn="0" w:noHBand="0" w:noVBand="1"/>
      </w:tblPr>
      <w:tblGrid>
        <w:gridCol w:w="545"/>
        <w:gridCol w:w="3186"/>
        <w:gridCol w:w="1071"/>
        <w:gridCol w:w="968"/>
      </w:tblGrid>
      <w:tr w:rsidR="00134535" w:rsidRPr="00134535" w14:paraId="17FD07B5" w14:textId="77777777" w:rsidTr="00134535">
        <w:trPr>
          <w:trHeight w:val="300"/>
          <w:jc w:val="center"/>
        </w:trPr>
        <w:tc>
          <w:tcPr>
            <w:tcW w:w="0" w:type="auto"/>
            <w:tcBorders>
              <w:top w:val="single" w:sz="8" w:space="0" w:color="auto"/>
              <w:left w:val="single" w:sz="8" w:space="0" w:color="auto"/>
              <w:bottom w:val="single" w:sz="8" w:space="0" w:color="auto"/>
              <w:right w:val="single" w:sz="8" w:space="0" w:color="auto"/>
            </w:tcBorders>
            <w:shd w:val="clear" w:color="000000" w:fill="00B050"/>
            <w:noWrap/>
            <w:vAlign w:val="center"/>
            <w:hideMark/>
          </w:tcPr>
          <w:p w14:paraId="574AC858" w14:textId="77777777" w:rsidR="00134535" w:rsidRPr="00134535" w:rsidRDefault="00134535" w:rsidP="00134535">
            <w:pPr>
              <w:spacing w:after="0"/>
              <w:jc w:val="center"/>
              <w:rPr>
                <w:rFonts w:cs="Calibri"/>
                <w:b/>
                <w:bCs/>
                <w:color w:val="FFFFFF"/>
                <w:lang w:eastAsia="es-CO"/>
              </w:rPr>
            </w:pPr>
            <w:r w:rsidRPr="00134535">
              <w:rPr>
                <w:rFonts w:cs="Calibri"/>
                <w:b/>
                <w:bCs/>
                <w:color w:val="FFFFFF"/>
                <w:lang w:eastAsia="es-CO"/>
              </w:rPr>
              <w:lastRenderedPageBreak/>
              <w:t xml:space="preserve">Ítem </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6AF4C1C4" w14:textId="77777777" w:rsidR="00134535" w:rsidRPr="00134535" w:rsidRDefault="00134535" w:rsidP="00134535">
            <w:pPr>
              <w:spacing w:after="0"/>
              <w:jc w:val="center"/>
              <w:rPr>
                <w:rFonts w:cs="Calibri"/>
                <w:b/>
                <w:bCs/>
                <w:color w:val="FFFFFF"/>
                <w:lang w:eastAsia="es-CO"/>
              </w:rPr>
            </w:pPr>
            <w:r w:rsidRPr="00134535">
              <w:rPr>
                <w:rFonts w:cs="Calibri"/>
                <w:b/>
                <w:bCs/>
                <w:color w:val="FFFFFF"/>
                <w:lang w:eastAsia="es-CO"/>
              </w:rPr>
              <w:t>Atributo</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4ABA6853" w14:textId="77777777" w:rsidR="00134535" w:rsidRPr="00134535" w:rsidRDefault="00134535" w:rsidP="00134535">
            <w:pPr>
              <w:spacing w:after="0"/>
              <w:jc w:val="center"/>
              <w:rPr>
                <w:rFonts w:cs="Calibri"/>
                <w:b/>
                <w:bCs/>
                <w:color w:val="FFFFFF"/>
                <w:lang w:eastAsia="es-CO"/>
              </w:rPr>
            </w:pPr>
            <w:r w:rsidRPr="00134535">
              <w:rPr>
                <w:rFonts w:cs="Calibri"/>
                <w:b/>
                <w:bCs/>
                <w:color w:val="FFFFFF"/>
                <w:lang w:eastAsia="es-CO"/>
              </w:rPr>
              <w:t>Valor</w:t>
            </w:r>
          </w:p>
        </w:tc>
        <w:tc>
          <w:tcPr>
            <w:tcW w:w="0" w:type="auto"/>
            <w:tcBorders>
              <w:top w:val="single" w:sz="8" w:space="0" w:color="auto"/>
              <w:left w:val="nil"/>
              <w:bottom w:val="single" w:sz="8" w:space="0" w:color="auto"/>
              <w:right w:val="single" w:sz="8" w:space="0" w:color="auto"/>
            </w:tcBorders>
            <w:shd w:val="clear" w:color="000000" w:fill="00B050"/>
            <w:noWrap/>
            <w:vAlign w:val="center"/>
            <w:hideMark/>
          </w:tcPr>
          <w:p w14:paraId="6C41162F" w14:textId="77777777" w:rsidR="00134535" w:rsidRPr="00134535" w:rsidRDefault="00134535" w:rsidP="00134535">
            <w:pPr>
              <w:spacing w:after="0"/>
              <w:jc w:val="center"/>
              <w:rPr>
                <w:rFonts w:cs="Calibri"/>
                <w:b/>
                <w:bCs/>
                <w:color w:val="FFFFFF"/>
                <w:lang w:eastAsia="es-CO"/>
              </w:rPr>
            </w:pPr>
            <w:r w:rsidRPr="00134535">
              <w:rPr>
                <w:rFonts w:cs="Calibri"/>
                <w:b/>
                <w:bCs/>
                <w:color w:val="FFFFFF"/>
                <w:lang w:eastAsia="es-CO"/>
              </w:rPr>
              <w:t>Unidad</w:t>
            </w:r>
          </w:p>
        </w:tc>
      </w:tr>
      <w:tr w:rsidR="00134535" w:rsidRPr="00134535" w14:paraId="578DE170" w14:textId="77777777" w:rsidTr="00134535">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11D5D54" w14:textId="77777777" w:rsidR="00134535" w:rsidRPr="00134535" w:rsidRDefault="00134535" w:rsidP="00134535">
            <w:pPr>
              <w:spacing w:after="0"/>
              <w:jc w:val="center"/>
              <w:rPr>
                <w:rFonts w:cs="Calibri"/>
                <w:b/>
                <w:bCs/>
                <w:lang w:eastAsia="es-CO"/>
              </w:rPr>
            </w:pPr>
            <w:r w:rsidRPr="00134535">
              <w:rPr>
                <w:rFonts w:cs="Calibri"/>
                <w:b/>
                <w:bCs/>
                <w:lang w:eastAsia="es-CO"/>
              </w:rPr>
              <w:t>1</w:t>
            </w:r>
          </w:p>
        </w:tc>
        <w:tc>
          <w:tcPr>
            <w:tcW w:w="0" w:type="auto"/>
            <w:tcBorders>
              <w:top w:val="nil"/>
              <w:left w:val="nil"/>
              <w:bottom w:val="single" w:sz="8" w:space="0" w:color="auto"/>
              <w:right w:val="single" w:sz="8" w:space="0" w:color="auto"/>
            </w:tcBorders>
            <w:shd w:val="clear" w:color="000000" w:fill="FFFFFF"/>
            <w:noWrap/>
            <w:vAlign w:val="center"/>
            <w:hideMark/>
          </w:tcPr>
          <w:p w14:paraId="3E9250A8" w14:textId="737D813F" w:rsidR="00134535" w:rsidRPr="00134535" w:rsidRDefault="00134535" w:rsidP="00134535">
            <w:pPr>
              <w:spacing w:after="0"/>
              <w:jc w:val="center"/>
              <w:rPr>
                <w:rFonts w:cs="Calibri"/>
                <w:lang w:eastAsia="es-CO"/>
              </w:rPr>
            </w:pPr>
            <w:r w:rsidRPr="00134535">
              <w:rPr>
                <w:rFonts w:cs="Calibri"/>
                <w:lang w:eastAsia="es-CO"/>
              </w:rPr>
              <w:t>Ahorro unitario</w:t>
            </w:r>
            <w:r>
              <w:rPr>
                <w:rFonts w:cs="Calibri"/>
                <w:lang w:eastAsia="es-CO"/>
              </w:rPr>
              <w:t xml:space="preserve"> </w:t>
            </w:r>
            <w:r w:rsidR="0005407A">
              <w:rPr>
                <w:rFonts w:cs="Calibri"/>
                <w:lang w:eastAsia="es-CO"/>
              </w:rPr>
              <w:t>por kWh</w:t>
            </w:r>
          </w:p>
        </w:tc>
        <w:tc>
          <w:tcPr>
            <w:tcW w:w="0" w:type="auto"/>
            <w:tcBorders>
              <w:top w:val="nil"/>
              <w:left w:val="nil"/>
              <w:bottom w:val="single" w:sz="8" w:space="0" w:color="auto"/>
              <w:right w:val="single" w:sz="8" w:space="0" w:color="auto"/>
            </w:tcBorders>
            <w:shd w:val="clear" w:color="000000" w:fill="FFFFFF"/>
            <w:vAlign w:val="center"/>
            <w:hideMark/>
          </w:tcPr>
          <w:p w14:paraId="0E2D2183" w14:textId="77777777" w:rsidR="00134535" w:rsidRPr="00134535" w:rsidRDefault="00134535" w:rsidP="00134535">
            <w:pPr>
              <w:spacing w:after="0"/>
              <w:jc w:val="center"/>
              <w:rPr>
                <w:rFonts w:cs="Calibri"/>
                <w:lang w:eastAsia="es-CO"/>
              </w:rPr>
            </w:pPr>
            <w:r w:rsidRPr="00134535">
              <w:rPr>
                <w:rFonts w:cs="Calibri"/>
                <w:lang w:eastAsia="es-CO"/>
              </w:rPr>
              <w:t>432</w:t>
            </w:r>
          </w:p>
        </w:tc>
        <w:tc>
          <w:tcPr>
            <w:tcW w:w="0" w:type="auto"/>
            <w:tcBorders>
              <w:top w:val="nil"/>
              <w:left w:val="nil"/>
              <w:bottom w:val="single" w:sz="8" w:space="0" w:color="auto"/>
              <w:right w:val="single" w:sz="8" w:space="0" w:color="auto"/>
            </w:tcBorders>
            <w:shd w:val="clear" w:color="000000" w:fill="FFFFFF"/>
            <w:noWrap/>
            <w:vAlign w:val="center"/>
            <w:hideMark/>
          </w:tcPr>
          <w:p w14:paraId="746B6851" w14:textId="1D01B2BC" w:rsidR="00134535" w:rsidRPr="00134535" w:rsidRDefault="0005407A" w:rsidP="00134535">
            <w:pPr>
              <w:spacing w:after="0"/>
              <w:jc w:val="center"/>
              <w:rPr>
                <w:rFonts w:cs="Calibri"/>
                <w:lang w:eastAsia="es-CO"/>
              </w:rPr>
            </w:pPr>
            <w:r>
              <w:rPr>
                <w:rFonts w:cs="Calibri"/>
                <w:lang w:eastAsia="es-CO"/>
              </w:rPr>
              <w:t>COP</w:t>
            </w:r>
            <w:r w:rsidR="00134535" w:rsidRPr="00134535">
              <w:rPr>
                <w:rFonts w:cs="Calibri"/>
                <w:lang w:eastAsia="es-CO"/>
              </w:rPr>
              <w:t>/kWh</w:t>
            </w:r>
          </w:p>
        </w:tc>
      </w:tr>
      <w:tr w:rsidR="00134535" w:rsidRPr="00134535" w14:paraId="1A1174EF" w14:textId="77777777" w:rsidTr="00134535">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90E62D2" w14:textId="77777777" w:rsidR="00134535" w:rsidRPr="00134535" w:rsidRDefault="00134535" w:rsidP="00134535">
            <w:pPr>
              <w:spacing w:after="0"/>
              <w:jc w:val="center"/>
              <w:rPr>
                <w:rFonts w:cs="Calibri"/>
                <w:b/>
                <w:bCs/>
                <w:lang w:eastAsia="es-CO"/>
              </w:rPr>
            </w:pPr>
            <w:r w:rsidRPr="00134535">
              <w:rPr>
                <w:rFonts w:cs="Calibri"/>
                <w:b/>
                <w:bCs/>
                <w:lang w:eastAsia="es-CO"/>
              </w:rPr>
              <w:t>2</w:t>
            </w:r>
          </w:p>
        </w:tc>
        <w:tc>
          <w:tcPr>
            <w:tcW w:w="0" w:type="auto"/>
            <w:tcBorders>
              <w:top w:val="nil"/>
              <w:left w:val="nil"/>
              <w:bottom w:val="single" w:sz="8" w:space="0" w:color="auto"/>
              <w:right w:val="single" w:sz="8" w:space="0" w:color="auto"/>
            </w:tcBorders>
            <w:shd w:val="clear" w:color="000000" w:fill="FFFFFF"/>
            <w:noWrap/>
            <w:vAlign w:val="center"/>
            <w:hideMark/>
          </w:tcPr>
          <w:p w14:paraId="37F20A06" w14:textId="77777777" w:rsidR="00134535" w:rsidRPr="00134535" w:rsidRDefault="00134535" w:rsidP="00134535">
            <w:pPr>
              <w:spacing w:after="0"/>
              <w:jc w:val="center"/>
              <w:rPr>
                <w:rFonts w:cs="Calibri"/>
                <w:lang w:eastAsia="es-CO"/>
              </w:rPr>
            </w:pPr>
            <w:r w:rsidRPr="00134535">
              <w:rPr>
                <w:rFonts w:cs="Calibri"/>
                <w:lang w:eastAsia="es-CO"/>
              </w:rPr>
              <w:t>Promedio de energía generada mes</w:t>
            </w:r>
          </w:p>
        </w:tc>
        <w:tc>
          <w:tcPr>
            <w:tcW w:w="0" w:type="auto"/>
            <w:tcBorders>
              <w:top w:val="nil"/>
              <w:left w:val="nil"/>
              <w:bottom w:val="single" w:sz="8" w:space="0" w:color="auto"/>
              <w:right w:val="single" w:sz="8" w:space="0" w:color="auto"/>
            </w:tcBorders>
            <w:shd w:val="clear" w:color="000000" w:fill="FFFFFF"/>
            <w:vAlign w:val="center"/>
            <w:hideMark/>
          </w:tcPr>
          <w:p w14:paraId="5B776C35" w14:textId="77777777" w:rsidR="00134535" w:rsidRPr="00134535" w:rsidRDefault="00134535" w:rsidP="00134535">
            <w:pPr>
              <w:spacing w:after="0"/>
              <w:jc w:val="center"/>
              <w:rPr>
                <w:rFonts w:cs="Calibri"/>
                <w:lang w:eastAsia="es-CO"/>
              </w:rPr>
            </w:pPr>
            <w:r w:rsidRPr="00134535">
              <w:rPr>
                <w:rFonts w:cs="Calibri"/>
                <w:lang w:eastAsia="es-CO"/>
              </w:rPr>
              <w:t>14.947</w:t>
            </w:r>
          </w:p>
        </w:tc>
        <w:tc>
          <w:tcPr>
            <w:tcW w:w="0" w:type="auto"/>
            <w:tcBorders>
              <w:top w:val="nil"/>
              <w:left w:val="nil"/>
              <w:bottom w:val="single" w:sz="8" w:space="0" w:color="auto"/>
              <w:right w:val="single" w:sz="8" w:space="0" w:color="auto"/>
            </w:tcBorders>
            <w:shd w:val="clear" w:color="000000" w:fill="FFFFFF"/>
            <w:noWrap/>
            <w:vAlign w:val="center"/>
            <w:hideMark/>
          </w:tcPr>
          <w:p w14:paraId="0F7F19E7" w14:textId="77777777" w:rsidR="00134535" w:rsidRPr="00134535" w:rsidRDefault="00134535" w:rsidP="00134535">
            <w:pPr>
              <w:spacing w:after="0"/>
              <w:jc w:val="center"/>
              <w:rPr>
                <w:rFonts w:cs="Calibri"/>
                <w:lang w:eastAsia="es-CO"/>
              </w:rPr>
            </w:pPr>
            <w:r w:rsidRPr="00134535">
              <w:rPr>
                <w:rFonts w:cs="Calibri"/>
                <w:lang w:eastAsia="es-CO"/>
              </w:rPr>
              <w:t>kWh</w:t>
            </w:r>
          </w:p>
        </w:tc>
      </w:tr>
      <w:tr w:rsidR="00134535" w:rsidRPr="00134535" w14:paraId="61CEA05B" w14:textId="77777777" w:rsidTr="00134535">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ABFA947" w14:textId="77777777" w:rsidR="00134535" w:rsidRPr="00134535" w:rsidRDefault="00134535" w:rsidP="00134535">
            <w:pPr>
              <w:spacing w:after="0"/>
              <w:jc w:val="center"/>
              <w:rPr>
                <w:rFonts w:cs="Calibri"/>
                <w:b/>
                <w:bCs/>
                <w:lang w:eastAsia="es-CO"/>
              </w:rPr>
            </w:pPr>
            <w:r w:rsidRPr="00134535">
              <w:rPr>
                <w:rFonts w:cs="Calibri"/>
                <w:b/>
                <w:bCs/>
                <w:lang w:eastAsia="es-CO"/>
              </w:rPr>
              <w:t>3</w:t>
            </w:r>
          </w:p>
        </w:tc>
        <w:tc>
          <w:tcPr>
            <w:tcW w:w="0" w:type="auto"/>
            <w:tcBorders>
              <w:top w:val="nil"/>
              <w:left w:val="nil"/>
              <w:bottom w:val="single" w:sz="8" w:space="0" w:color="auto"/>
              <w:right w:val="single" w:sz="8" w:space="0" w:color="auto"/>
            </w:tcBorders>
            <w:shd w:val="clear" w:color="000000" w:fill="FFFFFF"/>
            <w:noWrap/>
            <w:vAlign w:val="center"/>
            <w:hideMark/>
          </w:tcPr>
          <w:p w14:paraId="15CDC1F7" w14:textId="77777777" w:rsidR="00134535" w:rsidRPr="00134535" w:rsidRDefault="00134535" w:rsidP="00134535">
            <w:pPr>
              <w:spacing w:after="0"/>
              <w:jc w:val="center"/>
              <w:rPr>
                <w:rFonts w:cs="Calibri"/>
                <w:lang w:eastAsia="es-CO"/>
              </w:rPr>
            </w:pPr>
            <w:r w:rsidRPr="00134535">
              <w:rPr>
                <w:rFonts w:cs="Calibri"/>
                <w:lang w:eastAsia="es-CO"/>
              </w:rPr>
              <w:t>Promedio de energía generada año</w:t>
            </w:r>
          </w:p>
        </w:tc>
        <w:tc>
          <w:tcPr>
            <w:tcW w:w="0" w:type="auto"/>
            <w:tcBorders>
              <w:top w:val="nil"/>
              <w:left w:val="nil"/>
              <w:bottom w:val="single" w:sz="8" w:space="0" w:color="auto"/>
              <w:right w:val="single" w:sz="8" w:space="0" w:color="auto"/>
            </w:tcBorders>
            <w:shd w:val="clear" w:color="000000" w:fill="FFFFFF"/>
            <w:vAlign w:val="center"/>
            <w:hideMark/>
          </w:tcPr>
          <w:p w14:paraId="1196EAEA" w14:textId="77777777" w:rsidR="00134535" w:rsidRPr="00134535" w:rsidRDefault="00134535" w:rsidP="00134535">
            <w:pPr>
              <w:spacing w:after="0"/>
              <w:jc w:val="center"/>
              <w:rPr>
                <w:rFonts w:cs="Calibri"/>
                <w:lang w:eastAsia="es-CO"/>
              </w:rPr>
            </w:pPr>
            <w:r w:rsidRPr="00134535">
              <w:rPr>
                <w:rFonts w:cs="Calibri"/>
                <w:lang w:eastAsia="es-CO"/>
              </w:rPr>
              <w:t>179.363</w:t>
            </w:r>
          </w:p>
        </w:tc>
        <w:tc>
          <w:tcPr>
            <w:tcW w:w="0" w:type="auto"/>
            <w:tcBorders>
              <w:top w:val="nil"/>
              <w:left w:val="nil"/>
              <w:bottom w:val="single" w:sz="8" w:space="0" w:color="auto"/>
              <w:right w:val="single" w:sz="8" w:space="0" w:color="auto"/>
            </w:tcBorders>
            <w:shd w:val="clear" w:color="000000" w:fill="FFFFFF"/>
            <w:noWrap/>
            <w:vAlign w:val="center"/>
            <w:hideMark/>
          </w:tcPr>
          <w:p w14:paraId="65BEBFBD" w14:textId="77777777" w:rsidR="00134535" w:rsidRPr="00134535" w:rsidRDefault="00134535" w:rsidP="00134535">
            <w:pPr>
              <w:spacing w:after="0"/>
              <w:jc w:val="center"/>
              <w:rPr>
                <w:rFonts w:cs="Calibri"/>
                <w:lang w:eastAsia="es-CO"/>
              </w:rPr>
            </w:pPr>
            <w:r w:rsidRPr="00134535">
              <w:rPr>
                <w:rFonts w:cs="Calibri"/>
                <w:lang w:eastAsia="es-CO"/>
              </w:rPr>
              <w:t>kWh</w:t>
            </w:r>
          </w:p>
        </w:tc>
      </w:tr>
      <w:tr w:rsidR="00134535" w:rsidRPr="00134535" w14:paraId="45D99C74" w14:textId="77777777" w:rsidTr="00134535">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EEAB613" w14:textId="77777777" w:rsidR="00134535" w:rsidRPr="00134535" w:rsidRDefault="00134535" w:rsidP="00134535">
            <w:pPr>
              <w:spacing w:after="0"/>
              <w:jc w:val="center"/>
              <w:rPr>
                <w:rFonts w:cs="Calibri"/>
                <w:b/>
                <w:bCs/>
                <w:lang w:eastAsia="es-CO"/>
              </w:rPr>
            </w:pPr>
            <w:r w:rsidRPr="00134535">
              <w:rPr>
                <w:rFonts w:cs="Calibri"/>
                <w:b/>
                <w:bCs/>
                <w:lang w:eastAsia="es-CO"/>
              </w:rPr>
              <w:t>4</w:t>
            </w:r>
          </w:p>
        </w:tc>
        <w:tc>
          <w:tcPr>
            <w:tcW w:w="0" w:type="auto"/>
            <w:tcBorders>
              <w:top w:val="nil"/>
              <w:left w:val="nil"/>
              <w:bottom w:val="single" w:sz="8" w:space="0" w:color="auto"/>
              <w:right w:val="single" w:sz="8" w:space="0" w:color="auto"/>
            </w:tcBorders>
            <w:shd w:val="clear" w:color="000000" w:fill="FFFFFF"/>
            <w:noWrap/>
            <w:vAlign w:val="center"/>
            <w:hideMark/>
          </w:tcPr>
          <w:p w14:paraId="1D57C9C7" w14:textId="77777777" w:rsidR="00134535" w:rsidRPr="00134535" w:rsidRDefault="00134535" w:rsidP="00134535">
            <w:pPr>
              <w:spacing w:after="0"/>
              <w:jc w:val="center"/>
              <w:rPr>
                <w:rFonts w:cs="Calibri"/>
                <w:lang w:eastAsia="es-CO"/>
              </w:rPr>
            </w:pPr>
            <w:r w:rsidRPr="00134535">
              <w:rPr>
                <w:rFonts w:cs="Calibri"/>
                <w:lang w:eastAsia="es-CO"/>
              </w:rPr>
              <w:t>Ahorro generado mes</w:t>
            </w:r>
          </w:p>
        </w:tc>
        <w:tc>
          <w:tcPr>
            <w:tcW w:w="0" w:type="auto"/>
            <w:tcBorders>
              <w:top w:val="nil"/>
              <w:left w:val="nil"/>
              <w:bottom w:val="single" w:sz="8" w:space="0" w:color="auto"/>
              <w:right w:val="single" w:sz="8" w:space="0" w:color="auto"/>
            </w:tcBorders>
            <w:shd w:val="clear" w:color="000000" w:fill="FFFFFF"/>
            <w:vAlign w:val="center"/>
            <w:hideMark/>
          </w:tcPr>
          <w:p w14:paraId="4BE486B9" w14:textId="77777777" w:rsidR="00134535" w:rsidRPr="00134535" w:rsidRDefault="00134535" w:rsidP="00134535">
            <w:pPr>
              <w:spacing w:after="0"/>
              <w:jc w:val="center"/>
              <w:rPr>
                <w:rFonts w:cs="Calibri"/>
                <w:lang w:eastAsia="es-CO"/>
              </w:rPr>
            </w:pPr>
            <w:r w:rsidRPr="00134535">
              <w:rPr>
                <w:rFonts w:cs="Calibri"/>
                <w:lang w:eastAsia="es-CO"/>
              </w:rPr>
              <w:t>6.463.366</w:t>
            </w:r>
          </w:p>
        </w:tc>
        <w:tc>
          <w:tcPr>
            <w:tcW w:w="0" w:type="auto"/>
            <w:tcBorders>
              <w:top w:val="nil"/>
              <w:left w:val="nil"/>
              <w:bottom w:val="single" w:sz="8" w:space="0" w:color="auto"/>
              <w:right w:val="single" w:sz="8" w:space="0" w:color="auto"/>
            </w:tcBorders>
            <w:shd w:val="clear" w:color="000000" w:fill="FFFFFF"/>
            <w:noWrap/>
            <w:vAlign w:val="center"/>
            <w:hideMark/>
          </w:tcPr>
          <w:p w14:paraId="19114039" w14:textId="498A1A30" w:rsidR="00134535" w:rsidRPr="00134535" w:rsidRDefault="0005407A" w:rsidP="00134535">
            <w:pPr>
              <w:spacing w:after="0"/>
              <w:jc w:val="center"/>
              <w:rPr>
                <w:rFonts w:cs="Calibri"/>
                <w:lang w:eastAsia="es-CO"/>
              </w:rPr>
            </w:pPr>
            <w:r>
              <w:rPr>
                <w:rFonts w:cs="Calibri"/>
                <w:lang w:eastAsia="es-CO"/>
              </w:rPr>
              <w:t>COP</w:t>
            </w:r>
          </w:p>
        </w:tc>
      </w:tr>
      <w:tr w:rsidR="00134535" w:rsidRPr="00134535" w14:paraId="34B3E0B8" w14:textId="77777777" w:rsidTr="00134535">
        <w:trPr>
          <w:trHeight w:val="30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853EE80" w14:textId="77777777" w:rsidR="00134535" w:rsidRPr="00134535" w:rsidRDefault="00134535" w:rsidP="00134535">
            <w:pPr>
              <w:spacing w:after="0"/>
              <w:jc w:val="center"/>
              <w:rPr>
                <w:rFonts w:cs="Calibri"/>
                <w:b/>
                <w:bCs/>
                <w:lang w:eastAsia="es-CO"/>
              </w:rPr>
            </w:pPr>
            <w:r w:rsidRPr="00134535">
              <w:rPr>
                <w:rFonts w:cs="Calibri"/>
                <w:b/>
                <w:bCs/>
                <w:lang w:eastAsia="es-CO"/>
              </w:rPr>
              <w:t>5</w:t>
            </w:r>
          </w:p>
        </w:tc>
        <w:tc>
          <w:tcPr>
            <w:tcW w:w="0" w:type="auto"/>
            <w:tcBorders>
              <w:top w:val="nil"/>
              <w:left w:val="nil"/>
              <w:bottom w:val="single" w:sz="8" w:space="0" w:color="auto"/>
              <w:right w:val="single" w:sz="8" w:space="0" w:color="auto"/>
            </w:tcBorders>
            <w:shd w:val="clear" w:color="000000" w:fill="FFFFFF"/>
            <w:noWrap/>
            <w:vAlign w:val="center"/>
            <w:hideMark/>
          </w:tcPr>
          <w:p w14:paraId="56F16E9A" w14:textId="77777777" w:rsidR="00134535" w:rsidRPr="00134535" w:rsidRDefault="00134535" w:rsidP="00134535">
            <w:pPr>
              <w:spacing w:after="0"/>
              <w:jc w:val="center"/>
              <w:rPr>
                <w:rFonts w:cs="Calibri"/>
                <w:lang w:eastAsia="es-CO"/>
              </w:rPr>
            </w:pPr>
            <w:r w:rsidRPr="00134535">
              <w:rPr>
                <w:rFonts w:cs="Calibri"/>
                <w:lang w:eastAsia="es-CO"/>
              </w:rPr>
              <w:t>Ahorro generado año</w:t>
            </w:r>
          </w:p>
        </w:tc>
        <w:tc>
          <w:tcPr>
            <w:tcW w:w="0" w:type="auto"/>
            <w:tcBorders>
              <w:top w:val="nil"/>
              <w:left w:val="nil"/>
              <w:bottom w:val="single" w:sz="8" w:space="0" w:color="auto"/>
              <w:right w:val="single" w:sz="8" w:space="0" w:color="auto"/>
            </w:tcBorders>
            <w:shd w:val="clear" w:color="000000" w:fill="FFFFFF"/>
            <w:vAlign w:val="center"/>
            <w:hideMark/>
          </w:tcPr>
          <w:p w14:paraId="072CFC71" w14:textId="77777777" w:rsidR="00134535" w:rsidRPr="00134535" w:rsidRDefault="00134535" w:rsidP="00134535">
            <w:pPr>
              <w:spacing w:after="0"/>
              <w:jc w:val="center"/>
              <w:rPr>
                <w:rFonts w:cs="Calibri"/>
                <w:lang w:eastAsia="es-CO"/>
              </w:rPr>
            </w:pPr>
            <w:r w:rsidRPr="00134535">
              <w:rPr>
                <w:rFonts w:cs="Calibri"/>
                <w:lang w:eastAsia="es-CO"/>
              </w:rPr>
              <w:t>77.560.398</w:t>
            </w:r>
          </w:p>
        </w:tc>
        <w:tc>
          <w:tcPr>
            <w:tcW w:w="0" w:type="auto"/>
            <w:tcBorders>
              <w:top w:val="nil"/>
              <w:left w:val="nil"/>
              <w:bottom w:val="single" w:sz="8" w:space="0" w:color="auto"/>
              <w:right w:val="single" w:sz="8" w:space="0" w:color="auto"/>
            </w:tcBorders>
            <w:shd w:val="clear" w:color="000000" w:fill="FFFFFF"/>
            <w:noWrap/>
            <w:vAlign w:val="center"/>
            <w:hideMark/>
          </w:tcPr>
          <w:p w14:paraId="63DD1D24" w14:textId="03A922C7" w:rsidR="00134535" w:rsidRPr="00134535" w:rsidRDefault="0005407A" w:rsidP="00134535">
            <w:pPr>
              <w:keepNext/>
              <w:spacing w:after="0"/>
              <w:jc w:val="center"/>
              <w:rPr>
                <w:rFonts w:cs="Calibri"/>
                <w:lang w:eastAsia="es-CO"/>
              </w:rPr>
            </w:pPr>
            <w:r>
              <w:rPr>
                <w:rFonts w:cs="Calibri"/>
                <w:lang w:eastAsia="es-CO"/>
              </w:rPr>
              <w:t>COP</w:t>
            </w:r>
          </w:p>
        </w:tc>
      </w:tr>
    </w:tbl>
    <w:p w14:paraId="6A423BD6" w14:textId="77777777" w:rsidR="00E265E3" w:rsidRDefault="00E265E3" w:rsidP="00134535">
      <w:pPr>
        <w:pStyle w:val="Descripcin"/>
        <w:jc w:val="center"/>
        <w:rPr>
          <w:color w:val="000000" w:themeColor="text1"/>
        </w:rPr>
      </w:pPr>
      <w:bookmarkStart w:id="102" w:name="_Ref153616481"/>
    </w:p>
    <w:p w14:paraId="32367313" w14:textId="046D2572" w:rsidR="00F14A7C" w:rsidRPr="00134535" w:rsidRDefault="00134535" w:rsidP="00134535">
      <w:pPr>
        <w:pStyle w:val="Descripcin"/>
        <w:jc w:val="center"/>
        <w:rPr>
          <w:color w:val="000000" w:themeColor="text1"/>
        </w:rPr>
      </w:pPr>
      <w:bookmarkStart w:id="103" w:name="_Toc153894559"/>
      <w:r w:rsidRPr="00134535">
        <w:rPr>
          <w:color w:val="000000" w:themeColor="text1"/>
        </w:rPr>
        <w:t xml:space="preserve">Tabla </w:t>
      </w:r>
      <w:r w:rsidRPr="00134535">
        <w:rPr>
          <w:color w:val="000000" w:themeColor="text1"/>
        </w:rPr>
        <w:fldChar w:fldCharType="begin"/>
      </w:r>
      <w:r w:rsidRPr="00134535">
        <w:rPr>
          <w:color w:val="000000" w:themeColor="text1"/>
        </w:rPr>
        <w:instrText xml:space="preserve"> SEQ Tabla \* ARABIC </w:instrText>
      </w:r>
      <w:r w:rsidRPr="00134535">
        <w:rPr>
          <w:color w:val="000000" w:themeColor="text1"/>
        </w:rPr>
        <w:fldChar w:fldCharType="separate"/>
      </w:r>
      <w:r w:rsidRPr="00134535">
        <w:rPr>
          <w:noProof/>
          <w:color w:val="000000" w:themeColor="text1"/>
        </w:rPr>
        <w:t>2</w:t>
      </w:r>
      <w:r w:rsidRPr="00134535">
        <w:rPr>
          <w:color w:val="000000" w:themeColor="text1"/>
        </w:rPr>
        <w:fldChar w:fldCharType="end"/>
      </w:r>
      <w:bookmarkEnd w:id="102"/>
      <w:r w:rsidRPr="00134535">
        <w:rPr>
          <w:color w:val="000000" w:themeColor="text1"/>
        </w:rPr>
        <w:t>. Potenciales de ahorro de la Universidad Distrital</w:t>
      </w:r>
      <w:bookmarkEnd w:id="103"/>
    </w:p>
    <w:p w14:paraId="5F04C264" w14:textId="205C4522" w:rsidR="00BE0DC0" w:rsidRPr="00215E60" w:rsidRDefault="005422F2" w:rsidP="00BE0DC0">
      <w:pPr>
        <w:rPr>
          <w:color w:val="000000" w:themeColor="text1"/>
        </w:rPr>
      </w:pPr>
      <w:r>
        <w:rPr>
          <w:color w:val="000000" w:themeColor="text1"/>
        </w:rPr>
        <w:t xml:space="preserve">Para </w:t>
      </w:r>
      <w:r w:rsidR="00031F02" w:rsidRPr="00215E60">
        <w:rPr>
          <w:color w:val="000000" w:themeColor="text1"/>
        </w:rPr>
        <w:t xml:space="preserve">determinar el </w:t>
      </w:r>
      <w:r w:rsidR="00265655">
        <w:rPr>
          <w:color w:val="000000" w:themeColor="text1"/>
        </w:rPr>
        <w:t xml:space="preserve">periodo de </w:t>
      </w:r>
      <w:r w:rsidR="00031F02" w:rsidRPr="00215E60">
        <w:rPr>
          <w:color w:val="000000" w:themeColor="text1"/>
        </w:rPr>
        <w:t>retorno</w:t>
      </w:r>
      <w:r w:rsidR="009D466E" w:rsidRPr="00215E60">
        <w:rPr>
          <w:color w:val="000000" w:themeColor="text1"/>
        </w:rPr>
        <w:t xml:space="preserve"> </w:t>
      </w:r>
      <w:r w:rsidR="00F37981">
        <w:rPr>
          <w:color w:val="000000" w:themeColor="text1"/>
        </w:rPr>
        <w:t xml:space="preserve">simple </w:t>
      </w:r>
      <w:r w:rsidR="009D466E" w:rsidRPr="00215E60">
        <w:rPr>
          <w:color w:val="000000" w:themeColor="text1"/>
        </w:rPr>
        <w:t xml:space="preserve">de </w:t>
      </w:r>
      <w:r w:rsidR="00F37981">
        <w:rPr>
          <w:color w:val="000000" w:themeColor="text1"/>
        </w:rPr>
        <w:t xml:space="preserve">la </w:t>
      </w:r>
      <w:r w:rsidR="009D466E" w:rsidRPr="00215E60">
        <w:rPr>
          <w:color w:val="000000" w:themeColor="text1"/>
        </w:rPr>
        <w:t>inversión</w:t>
      </w:r>
      <w:r>
        <w:rPr>
          <w:color w:val="000000" w:themeColor="text1"/>
        </w:rPr>
        <w:t xml:space="preserve"> </w:t>
      </w:r>
      <w:r w:rsidR="00D74CCF">
        <w:rPr>
          <w:color w:val="000000" w:themeColor="text1"/>
        </w:rPr>
        <w:t xml:space="preserve">se </w:t>
      </w:r>
      <w:r w:rsidR="00C16E19">
        <w:rPr>
          <w:color w:val="000000" w:themeColor="text1"/>
        </w:rPr>
        <w:t>utiliza la</w:t>
      </w:r>
      <w:r w:rsidR="009D466E" w:rsidRPr="00215E60">
        <w:rPr>
          <w:color w:val="000000" w:themeColor="text1"/>
        </w:rPr>
        <w:t xml:space="preserve"> </w:t>
      </w:r>
      <w:r w:rsidR="009D466E" w:rsidRPr="00215E60">
        <w:rPr>
          <w:color w:val="000000" w:themeColor="text1"/>
        </w:rPr>
        <w:fldChar w:fldCharType="begin"/>
      </w:r>
      <w:r w:rsidR="009D466E" w:rsidRPr="00215E60">
        <w:rPr>
          <w:color w:val="000000" w:themeColor="text1"/>
        </w:rPr>
        <w:instrText xml:space="preserve"> REF _Ref149315195 \h </w:instrText>
      </w:r>
      <w:r w:rsidR="009D466E" w:rsidRPr="00215E60">
        <w:rPr>
          <w:color w:val="000000" w:themeColor="text1"/>
        </w:rPr>
      </w:r>
      <w:r w:rsidR="009D466E" w:rsidRPr="00215E60">
        <w:rPr>
          <w:color w:val="000000" w:themeColor="text1"/>
        </w:rPr>
        <w:fldChar w:fldCharType="separate"/>
      </w:r>
      <w:r w:rsidR="00134535" w:rsidRPr="009D466E">
        <w:rPr>
          <w:color w:val="000000" w:themeColor="text1"/>
        </w:rPr>
        <w:t xml:space="preserve">Ecuación </w:t>
      </w:r>
      <w:r w:rsidR="00134535">
        <w:rPr>
          <w:noProof/>
          <w:color w:val="000000" w:themeColor="text1"/>
        </w:rPr>
        <w:t>3</w:t>
      </w:r>
      <w:r w:rsidR="009D466E" w:rsidRPr="00215E60">
        <w:rPr>
          <w:color w:val="000000" w:themeColor="text1"/>
        </w:rPr>
        <w:fldChar w:fldCharType="end"/>
      </w:r>
      <w:r w:rsidR="00212895">
        <w:rPr>
          <w:color w:val="000000" w:themeColor="text1"/>
        </w:rPr>
        <w:t>,</w:t>
      </w:r>
      <w:r w:rsidR="009D466E" w:rsidRPr="00215E60">
        <w:rPr>
          <w:color w:val="000000" w:themeColor="text1"/>
        </w:rPr>
        <w:t xml:space="preserve"> </w:t>
      </w:r>
      <w:r w:rsidR="00412B35">
        <w:rPr>
          <w:color w:val="000000" w:themeColor="text1"/>
        </w:rPr>
        <w:t xml:space="preserve">que relaciona </w:t>
      </w:r>
      <w:r w:rsidR="009D466E" w:rsidRPr="00215E60">
        <w:rPr>
          <w:color w:val="000000" w:themeColor="text1"/>
        </w:rPr>
        <w:t>la inversión realizada</w:t>
      </w:r>
      <w:r w:rsidR="00412B35">
        <w:rPr>
          <w:color w:val="000000" w:themeColor="text1"/>
        </w:rPr>
        <w:t xml:space="preserve"> (C</w:t>
      </w:r>
      <w:r w:rsidR="005A6684">
        <w:rPr>
          <w:color w:val="000000" w:themeColor="text1"/>
        </w:rPr>
        <w:t>ap</w:t>
      </w:r>
      <w:r w:rsidR="00412B35">
        <w:rPr>
          <w:color w:val="000000" w:themeColor="text1"/>
        </w:rPr>
        <w:t>E</w:t>
      </w:r>
      <w:r w:rsidR="005A6684">
        <w:rPr>
          <w:color w:val="000000" w:themeColor="text1"/>
        </w:rPr>
        <w:t>x</w:t>
      </w:r>
      <w:r w:rsidR="00412B35">
        <w:rPr>
          <w:color w:val="000000" w:themeColor="text1"/>
        </w:rPr>
        <w:t>)</w:t>
      </w:r>
      <w:r w:rsidR="009D466E" w:rsidRPr="00215E60">
        <w:rPr>
          <w:color w:val="000000" w:themeColor="text1"/>
        </w:rPr>
        <w:t xml:space="preserve"> </w:t>
      </w:r>
      <w:r w:rsidR="00412B35">
        <w:rPr>
          <w:color w:val="000000" w:themeColor="text1"/>
        </w:rPr>
        <w:t xml:space="preserve">antes de impuestos </w:t>
      </w:r>
      <w:r w:rsidR="009D466E" w:rsidRPr="00215E60">
        <w:rPr>
          <w:color w:val="000000" w:themeColor="text1"/>
        </w:rPr>
        <w:t>y los ahorros anuales</w:t>
      </w:r>
      <w:r w:rsidR="00412B35">
        <w:rPr>
          <w:color w:val="000000" w:themeColor="text1"/>
        </w:rPr>
        <w:t xml:space="preserve"> estimados.</w:t>
      </w:r>
    </w:p>
    <w:p w14:paraId="68DAFDFB" w14:textId="77777777" w:rsidR="009D466E" w:rsidRDefault="009D466E" w:rsidP="00BE0DC0"/>
    <w:p w14:paraId="3CBD1FEA" w14:textId="176E1CA8" w:rsidR="009D466E" w:rsidRPr="00D51B62" w:rsidRDefault="009D466E" w:rsidP="009D466E">
      <w:pPr>
        <w:keepNext/>
      </w:pPr>
      <m:oMathPara>
        <m:oMath>
          <m:r>
            <w:rPr>
              <w:rFonts w:ascii="Cambria Math" w:hAnsi="Cambria Math"/>
            </w:rPr>
            <m:t>ROI</m:t>
          </m:r>
          <m:r>
            <m:rPr>
              <m:sty m:val="p"/>
            </m:rPr>
            <w:rPr>
              <w:rFonts w:ascii="Cambria Math" w:hAnsi="Cambria Math"/>
            </w:rPr>
            <m:t xml:space="preserve"> </m:t>
          </m:r>
          <m:r>
            <w:rPr>
              <w:rFonts w:ascii="Cambria Math" w:hAnsi="Cambria Math"/>
            </w:rPr>
            <m:t>simple</m:t>
          </m:r>
          <m:r>
            <m:rPr>
              <m:sty m:val="p"/>
            </m:rPr>
            <w:rPr>
              <w:rFonts w:ascii="Cambria Math" w:hAnsi="Cambria Math"/>
            </w:rPr>
            <m:t xml:space="preserve">= </m:t>
          </m:r>
          <m:f>
            <m:fPr>
              <m:ctrlPr>
                <w:rPr>
                  <w:rFonts w:ascii="Cambria Math" w:hAnsi="Cambria Math"/>
                </w:rPr>
              </m:ctrlPr>
            </m:fPr>
            <m:num>
              <m:r>
                <w:rPr>
                  <w:rFonts w:ascii="Cambria Math" w:hAnsi="Cambria Math"/>
                </w:rPr>
                <m:t>Inversi</m:t>
              </m:r>
              <m:r>
                <m:rPr>
                  <m:sty m:val="p"/>
                </m:rPr>
                <w:rPr>
                  <w:rFonts w:ascii="Cambria Math" w:hAnsi="Cambria Math"/>
                </w:rPr>
                <m:t>ó</m:t>
              </m:r>
              <m:r>
                <w:rPr>
                  <w:rFonts w:ascii="Cambria Math" w:hAnsi="Cambria Math"/>
                </w:rPr>
                <m:t>n</m:t>
              </m:r>
              <m:r>
                <m:rPr>
                  <m:sty m:val="p"/>
                </m:rPr>
                <w:rPr>
                  <w:rFonts w:ascii="Cambria Math" w:hAnsi="Cambria Math"/>
                </w:rPr>
                <m:t xml:space="preserve"> </m:t>
              </m:r>
              <m:r>
                <w:rPr>
                  <w:rFonts w:ascii="Cambria Math" w:hAnsi="Cambria Math"/>
                </w:rPr>
                <m:t>realizada</m:t>
              </m:r>
            </m:num>
            <m:den>
              <m:r>
                <w:rPr>
                  <w:rFonts w:ascii="Cambria Math" w:hAnsi="Cambria Math"/>
                </w:rPr>
                <m:t>Ahorro</m:t>
              </m:r>
              <m:r>
                <m:rPr>
                  <m:sty m:val="p"/>
                </m:rPr>
                <w:rPr>
                  <w:rFonts w:ascii="Cambria Math" w:hAnsi="Cambria Math"/>
                </w:rPr>
                <m:t xml:space="preserve"> </m:t>
              </m:r>
              <m:r>
                <w:rPr>
                  <w:rFonts w:ascii="Cambria Math" w:hAnsi="Cambria Math"/>
                </w:rPr>
                <m:t>generado</m:t>
              </m:r>
              <m:r>
                <m:rPr>
                  <m:sty m:val="p"/>
                </m:rPr>
                <w:rPr>
                  <w:rFonts w:ascii="Cambria Math" w:hAnsi="Cambria Math"/>
                </w:rPr>
                <m:t xml:space="preserve"> </m:t>
              </m:r>
              <m:r>
                <w:rPr>
                  <w:rFonts w:ascii="Cambria Math" w:hAnsi="Cambria Math"/>
                </w:rPr>
                <m:t>anual</m:t>
              </m:r>
            </m:den>
          </m:f>
          <m:r>
            <m:rPr>
              <m:sty m:val="p"/>
            </m:rPr>
            <w:rPr>
              <w:rFonts w:ascii="Cambria Math" w:hAnsi="Cambria Math"/>
            </w:rPr>
            <m:t xml:space="preserve">= </m:t>
          </m:r>
          <m:f>
            <m:fPr>
              <m:ctrlPr>
                <w:rPr>
                  <w:rFonts w:ascii="Cambria Math" w:hAnsi="Cambria Math"/>
                </w:rPr>
              </m:ctrlPr>
            </m:fPr>
            <m:num>
              <m:r>
                <m:rPr>
                  <m:sty m:val="p"/>
                </m:rPr>
                <w:rPr>
                  <w:rFonts w:ascii="Cambria Math" w:hAnsi="Cambria Math" w:cs="Tahoma"/>
                  <w:color w:val="000000" w:themeColor="text1"/>
                  <w:lang w:eastAsia="es-CO"/>
                </w:rPr>
                <m:t xml:space="preserve">$ 536 MCOP </m:t>
              </m:r>
              <m:r>
                <m:rPr>
                  <m:sty m:val="p"/>
                </m:rPr>
                <w:rPr>
                  <w:rFonts w:ascii="Cambria Math" w:hAnsi="Cambria Math"/>
                </w:rPr>
                <m:t xml:space="preserve"> </m:t>
              </m:r>
            </m:num>
            <m:den>
              <m:r>
                <m:rPr>
                  <m:sty m:val="p"/>
                </m:rPr>
                <w:rPr>
                  <w:rFonts w:ascii="Cambria Math" w:hAnsi="Cambria Math" w:cs="Calibri"/>
                  <w:lang w:eastAsia="es-CO"/>
                </w:rPr>
                <m:t xml:space="preserve"> $ 77 MCOP</m:t>
              </m:r>
            </m:den>
          </m:f>
          <m:r>
            <w:rPr>
              <w:rFonts w:ascii="Cambria Math" w:hAnsi="Cambria Math"/>
            </w:rPr>
            <m:t>=6,9 años</m:t>
          </m:r>
        </m:oMath>
      </m:oMathPara>
    </w:p>
    <w:p w14:paraId="40A676BF" w14:textId="2984F575" w:rsidR="009D466E" w:rsidRPr="009D466E" w:rsidRDefault="009D466E" w:rsidP="009D466E">
      <w:pPr>
        <w:pStyle w:val="Descripcin"/>
        <w:jc w:val="center"/>
        <w:rPr>
          <w:color w:val="000000" w:themeColor="text1"/>
        </w:rPr>
      </w:pPr>
      <w:bookmarkStart w:id="104" w:name="_Ref149315195"/>
      <w:bookmarkStart w:id="105" w:name="_Toc153894550"/>
      <w:r w:rsidRPr="009D466E">
        <w:rPr>
          <w:color w:val="000000" w:themeColor="text1"/>
        </w:rPr>
        <w:t xml:space="preserve">Ecuación </w:t>
      </w:r>
      <w:r w:rsidRPr="009D466E">
        <w:rPr>
          <w:color w:val="000000" w:themeColor="text1"/>
        </w:rPr>
        <w:fldChar w:fldCharType="begin"/>
      </w:r>
      <w:r w:rsidRPr="009D466E">
        <w:rPr>
          <w:color w:val="000000" w:themeColor="text1"/>
        </w:rPr>
        <w:instrText xml:space="preserve"> SEQ Ecuación \* ARABIC </w:instrText>
      </w:r>
      <w:r w:rsidRPr="009D466E">
        <w:rPr>
          <w:color w:val="000000" w:themeColor="text1"/>
        </w:rPr>
        <w:fldChar w:fldCharType="separate"/>
      </w:r>
      <w:r w:rsidR="00134535">
        <w:rPr>
          <w:noProof/>
          <w:color w:val="000000" w:themeColor="text1"/>
        </w:rPr>
        <w:t>3</w:t>
      </w:r>
      <w:r w:rsidRPr="009D466E">
        <w:rPr>
          <w:color w:val="000000" w:themeColor="text1"/>
        </w:rPr>
        <w:fldChar w:fldCharType="end"/>
      </w:r>
      <w:bookmarkEnd w:id="104"/>
      <w:r w:rsidRPr="009D466E">
        <w:rPr>
          <w:color w:val="000000" w:themeColor="text1"/>
        </w:rPr>
        <w:t>. Retorno de inversión simple</w:t>
      </w:r>
      <w:bookmarkEnd w:id="105"/>
    </w:p>
    <w:p w14:paraId="1870146C" w14:textId="0CF4CE69" w:rsidR="006F4B43" w:rsidRDefault="00E01655" w:rsidP="00BE0DC0">
      <w:pPr>
        <w:rPr>
          <w:color w:val="000000" w:themeColor="text1"/>
        </w:rPr>
      </w:pPr>
      <w:r>
        <w:rPr>
          <w:color w:val="000000" w:themeColor="text1"/>
        </w:rPr>
        <w:t xml:space="preserve">Este valor </w:t>
      </w:r>
      <w:r w:rsidR="00265655">
        <w:rPr>
          <w:color w:val="000000" w:themeColor="text1"/>
        </w:rPr>
        <w:t xml:space="preserve">en años refleja de manera general la </w:t>
      </w:r>
      <w:r w:rsidR="008C5474">
        <w:rPr>
          <w:color w:val="000000" w:themeColor="text1"/>
        </w:rPr>
        <w:t>conveniencia financiera de instalar la planta solar</w:t>
      </w:r>
      <w:r w:rsidR="0037063F">
        <w:rPr>
          <w:color w:val="000000" w:themeColor="text1"/>
        </w:rPr>
        <w:t xml:space="preserve"> fotovoltaica</w:t>
      </w:r>
      <w:r w:rsidR="008C5474">
        <w:rPr>
          <w:color w:val="000000" w:themeColor="text1"/>
        </w:rPr>
        <w:t xml:space="preserve">, </w:t>
      </w:r>
      <w:r w:rsidR="00437C97">
        <w:rPr>
          <w:color w:val="000000" w:themeColor="text1"/>
        </w:rPr>
        <w:t xml:space="preserve">pero </w:t>
      </w:r>
      <w:r w:rsidR="00C61A6F">
        <w:rPr>
          <w:color w:val="000000" w:themeColor="text1"/>
        </w:rPr>
        <w:t xml:space="preserve">para tener </w:t>
      </w:r>
      <w:r w:rsidR="009E665A">
        <w:rPr>
          <w:color w:val="000000" w:themeColor="text1"/>
        </w:rPr>
        <w:t xml:space="preserve">análisis completo </w:t>
      </w:r>
      <w:r w:rsidR="00C61A6F">
        <w:rPr>
          <w:color w:val="000000" w:themeColor="text1"/>
        </w:rPr>
        <w:t>se deben</w:t>
      </w:r>
      <w:r w:rsidR="009E665A">
        <w:rPr>
          <w:color w:val="000000" w:themeColor="text1"/>
        </w:rPr>
        <w:t xml:space="preserve"> </w:t>
      </w:r>
      <w:r w:rsidR="00C61A6F">
        <w:rPr>
          <w:color w:val="000000" w:themeColor="text1"/>
        </w:rPr>
        <w:t>tener</w:t>
      </w:r>
      <w:r w:rsidR="000A12ED" w:rsidRPr="00215E60">
        <w:rPr>
          <w:color w:val="000000" w:themeColor="text1"/>
        </w:rPr>
        <w:t xml:space="preserve"> en cuenta otros factores como </w:t>
      </w:r>
      <w:r w:rsidR="00417CB6">
        <w:rPr>
          <w:color w:val="000000" w:themeColor="text1"/>
        </w:rPr>
        <w:t>el aumento</w:t>
      </w:r>
      <w:r w:rsidR="00CB2223">
        <w:rPr>
          <w:color w:val="000000" w:themeColor="text1"/>
        </w:rPr>
        <w:t xml:space="preserve"> anual del valor del kWh</w:t>
      </w:r>
      <w:r w:rsidR="00417CB6">
        <w:rPr>
          <w:color w:val="000000" w:themeColor="text1"/>
        </w:rPr>
        <w:t xml:space="preserve"> </w:t>
      </w:r>
      <w:r w:rsidR="000A12ED" w:rsidRPr="00215E60">
        <w:rPr>
          <w:color w:val="000000" w:themeColor="text1"/>
        </w:rPr>
        <w:t xml:space="preserve">de </w:t>
      </w:r>
      <w:r w:rsidR="00CB2223">
        <w:rPr>
          <w:color w:val="000000" w:themeColor="text1"/>
        </w:rPr>
        <w:t xml:space="preserve">la </w:t>
      </w:r>
      <w:r w:rsidR="000A12ED" w:rsidRPr="00215E60">
        <w:rPr>
          <w:color w:val="000000" w:themeColor="text1"/>
        </w:rPr>
        <w:t>red</w:t>
      </w:r>
      <w:r w:rsidR="00CB2223">
        <w:rPr>
          <w:color w:val="000000" w:themeColor="text1"/>
        </w:rPr>
        <w:t xml:space="preserve"> eléctrica</w:t>
      </w:r>
      <w:r w:rsidR="005B44D2" w:rsidRPr="00215E60">
        <w:rPr>
          <w:color w:val="000000" w:themeColor="text1"/>
        </w:rPr>
        <w:t xml:space="preserve">, </w:t>
      </w:r>
      <w:r w:rsidR="00CB2223">
        <w:rPr>
          <w:color w:val="000000" w:themeColor="text1"/>
        </w:rPr>
        <w:t xml:space="preserve">la inflación, </w:t>
      </w:r>
      <w:r w:rsidR="005B44D2" w:rsidRPr="00215E60">
        <w:rPr>
          <w:color w:val="000000" w:themeColor="text1"/>
        </w:rPr>
        <w:t>el pago de impuestos</w:t>
      </w:r>
      <w:r w:rsidR="001A76C7">
        <w:rPr>
          <w:color w:val="000000" w:themeColor="text1"/>
        </w:rPr>
        <w:t xml:space="preserve"> </w:t>
      </w:r>
      <w:r w:rsidR="00CB2223">
        <w:rPr>
          <w:color w:val="000000" w:themeColor="text1"/>
        </w:rPr>
        <w:t xml:space="preserve">aplicables </w:t>
      </w:r>
      <w:r w:rsidR="001A76C7">
        <w:rPr>
          <w:color w:val="000000" w:themeColor="text1"/>
        </w:rPr>
        <w:t>(si se generan)</w:t>
      </w:r>
      <w:r w:rsidR="00215E60">
        <w:rPr>
          <w:color w:val="000000" w:themeColor="text1"/>
        </w:rPr>
        <w:t xml:space="preserve">, la depreciación de los activos y </w:t>
      </w:r>
      <w:r w:rsidR="00CB2223">
        <w:rPr>
          <w:color w:val="000000" w:themeColor="text1"/>
        </w:rPr>
        <w:t>los beneficios tributarios de la Ley 17</w:t>
      </w:r>
      <w:r w:rsidR="00C07540">
        <w:rPr>
          <w:color w:val="000000" w:themeColor="text1"/>
        </w:rPr>
        <w:t>1</w:t>
      </w:r>
      <w:r w:rsidR="00CB2223">
        <w:rPr>
          <w:color w:val="000000" w:themeColor="text1"/>
        </w:rPr>
        <w:t xml:space="preserve">5 de 2014, como </w:t>
      </w:r>
      <w:r w:rsidR="00215E60">
        <w:rPr>
          <w:color w:val="000000" w:themeColor="text1"/>
        </w:rPr>
        <w:t>la exclusión de IVA.</w:t>
      </w:r>
    </w:p>
    <w:p w14:paraId="019B3FBC" w14:textId="4BD593AF" w:rsidR="00A06D84" w:rsidRPr="00A06D84" w:rsidRDefault="00DF6373" w:rsidP="00A06D84">
      <w:pPr>
        <w:rPr>
          <w:color w:val="000000" w:themeColor="text1"/>
        </w:rPr>
      </w:pPr>
      <w:r>
        <w:rPr>
          <w:color w:val="000000" w:themeColor="text1"/>
        </w:rPr>
        <w:t xml:space="preserve">Por la generación de energía </w:t>
      </w:r>
      <w:r w:rsidR="000B4E76">
        <w:rPr>
          <w:color w:val="000000" w:themeColor="text1"/>
        </w:rPr>
        <w:t xml:space="preserve">eléctrica de la planta solar propuesta se </w:t>
      </w:r>
      <w:r w:rsidR="00133E1F">
        <w:rPr>
          <w:color w:val="000000" w:themeColor="text1"/>
        </w:rPr>
        <w:t>lograría</w:t>
      </w:r>
      <w:r w:rsidR="000B4E76">
        <w:rPr>
          <w:color w:val="000000" w:themeColor="text1"/>
        </w:rPr>
        <w:t>n</w:t>
      </w:r>
      <w:r w:rsidR="00133E1F">
        <w:rPr>
          <w:color w:val="000000" w:themeColor="text1"/>
        </w:rPr>
        <w:t xml:space="preserve"> reducir aproximadamente </w:t>
      </w:r>
      <w:r w:rsidR="000D2AB6">
        <w:rPr>
          <w:color w:val="000000" w:themeColor="text1"/>
        </w:rPr>
        <w:t>87</w:t>
      </w:r>
      <w:r w:rsidR="00133E1F">
        <w:rPr>
          <w:color w:val="000000" w:themeColor="text1"/>
        </w:rPr>
        <w:t xml:space="preserve"> toneladas de CO</w:t>
      </w:r>
      <w:r w:rsidR="00133E1F">
        <w:rPr>
          <w:color w:val="000000" w:themeColor="text1"/>
          <w:vertAlign w:val="subscript"/>
        </w:rPr>
        <w:t>2</w:t>
      </w:r>
      <w:r w:rsidR="00133E1F">
        <w:rPr>
          <w:color w:val="000000" w:themeColor="text1"/>
        </w:rPr>
        <w:t xml:space="preserve"> cada año, el equivalente también a plantar </w:t>
      </w:r>
      <w:r w:rsidR="001E4AE1">
        <w:rPr>
          <w:color w:val="000000" w:themeColor="text1"/>
        </w:rPr>
        <w:t>2.912</w:t>
      </w:r>
      <w:r w:rsidR="00133E1F">
        <w:rPr>
          <w:color w:val="000000" w:themeColor="text1"/>
        </w:rPr>
        <w:t xml:space="preserve"> árboles.</w:t>
      </w:r>
      <w:r w:rsidR="001E4AE1">
        <w:rPr>
          <w:color w:val="000000" w:themeColor="text1"/>
        </w:rPr>
        <w:t xml:space="preserve"> </w:t>
      </w:r>
      <w:r w:rsidR="00A06D84" w:rsidRPr="00A06D84">
        <w:rPr>
          <w:color w:val="000000" w:themeColor="text1"/>
        </w:rPr>
        <w:t xml:space="preserve">El factor de emisión que se utiliza es el correspondiente a "para todos los periodos de plantas eólicas y solares" propuesto por </w:t>
      </w:r>
      <w:proofErr w:type="spellStart"/>
      <w:r w:rsidR="00A06D84" w:rsidRPr="00A06D84">
        <w:rPr>
          <w:color w:val="000000" w:themeColor="text1"/>
        </w:rPr>
        <w:t>XM</w:t>
      </w:r>
      <w:proofErr w:type="spellEnd"/>
      <w:r w:rsidR="00A06D84" w:rsidRPr="00A06D84">
        <w:rPr>
          <w:color w:val="000000" w:themeColor="text1"/>
        </w:rPr>
        <w:t xml:space="preserve"> S.A.S. </w:t>
      </w:r>
      <w:proofErr w:type="spellStart"/>
      <w:r w:rsidR="00A06D84" w:rsidRPr="00A06D84">
        <w:rPr>
          <w:color w:val="000000" w:themeColor="text1"/>
        </w:rPr>
        <w:t>E.S.P</w:t>
      </w:r>
      <w:proofErr w:type="spellEnd"/>
      <w:r w:rsidR="00A06D84" w:rsidRPr="00A06D84">
        <w:rPr>
          <w:color w:val="000000" w:themeColor="text1"/>
        </w:rPr>
        <w:t xml:space="preserve">. Este factor se encuentra disponible para consulta en el siguiente enlace: </w:t>
      </w:r>
      <w:hyperlink r:id="rId23" w:history="1">
        <w:r w:rsidR="00A06D84" w:rsidRPr="00F57EEB">
          <w:rPr>
            <w:rStyle w:val="Hipervnculo"/>
          </w:rPr>
          <w:t>https://sinergox.xm.com.co/oferta/_layouts/15/WopiFrame.aspx?sourcedoc=%7B43983ADE-9E9C-47EE-B173-B68B2EBC90FD%7D&amp;file=SoporteCalculoFE_2022_LambdaCorregido.xlsx&amp;action=default</w:t>
        </w:r>
      </w:hyperlink>
      <w:r w:rsidR="00A06D84">
        <w:rPr>
          <w:color w:val="000000" w:themeColor="text1"/>
        </w:rPr>
        <w:t xml:space="preserve"> </w:t>
      </w:r>
    </w:p>
    <w:p w14:paraId="1A453EE5" w14:textId="3BE8C459" w:rsidR="00134535" w:rsidRDefault="00A06D84" w:rsidP="00A06D84">
      <w:pPr>
        <w:rPr>
          <w:color w:val="000000" w:themeColor="text1"/>
        </w:rPr>
      </w:pPr>
      <w:r w:rsidRPr="00A06D84">
        <w:rPr>
          <w:color w:val="000000" w:themeColor="text1"/>
        </w:rPr>
        <w:t xml:space="preserve">Además, se opta por este factor de emisión porque se busca reportar los beneficios en reducción de </w:t>
      </w:r>
      <w:proofErr w:type="spellStart"/>
      <w:r w:rsidRPr="00A06D84">
        <w:rPr>
          <w:color w:val="000000" w:themeColor="text1"/>
        </w:rPr>
        <w:t>GEI</w:t>
      </w:r>
      <w:proofErr w:type="spellEnd"/>
      <w:r w:rsidRPr="00A06D84">
        <w:rPr>
          <w:color w:val="000000" w:themeColor="text1"/>
        </w:rPr>
        <w:t xml:space="preserve"> para cumplir con las metas de las Contribuciones Determinadas a Nivel Nacional (</w:t>
      </w:r>
      <w:proofErr w:type="spellStart"/>
      <w:r w:rsidRPr="00A06D84">
        <w:rPr>
          <w:color w:val="000000" w:themeColor="text1"/>
        </w:rPr>
        <w:t>NDC</w:t>
      </w:r>
      <w:proofErr w:type="spellEnd"/>
      <w:r w:rsidRPr="00A06D84">
        <w:rPr>
          <w:color w:val="000000" w:themeColor="text1"/>
        </w:rPr>
        <w:t>, por sus siglas en inglés) del país.</w:t>
      </w:r>
    </w:p>
    <w:p w14:paraId="7741676E" w14:textId="77777777" w:rsidR="00134535" w:rsidRPr="00133E1F" w:rsidRDefault="00134535" w:rsidP="00BE0DC0">
      <w:pPr>
        <w:rPr>
          <w:color w:val="000000" w:themeColor="text1"/>
        </w:rPr>
      </w:pPr>
    </w:p>
    <w:p w14:paraId="19AF4D73" w14:textId="2A936BB9" w:rsidR="006F4B43" w:rsidRDefault="00E67F85" w:rsidP="00E67F85">
      <w:pPr>
        <w:pStyle w:val="Ttulo2"/>
        <w:numPr>
          <w:ilvl w:val="1"/>
          <w:numId w:val="8"/>
        </w:numPr>
        <w:rPr>
          <w:color w:val="000000" w:themeColor="text1"/>
        </w:rPr>
      </w:pPr>
      <w:bookmarkStart w:id="106" w:name="_Toc164071401"/>
      <w:r>
        <w:rPr>
          <w:color w:val="000000" w:themeColor="text1"/>
        </w:rPr>
        <w:t>Riesgos</w:t>
      </w:r>
      <w:bookmarkEnd w:id="106"/>
    </w:p>
    <w:p w14:paraId="7C70C312" w14:textId="1F6AAAEC" w:rsidR="00DE33BC" w:rsidRPr="00DE33BC" w:rsidRDefault="00DE33BC" w:rsidP="00DE33BC">
      <w:bookmarkStart w:id="107" w:name="_Hlk151304237"/>
      <w:r>
        <w:t xml:space="preserve">Los riesgos </w:t>
      </w:r>
      <w:r w:rsidR="00295081">
        <w:t xml:space="preserve">iniciales </w:t>
      </w:r>
      <w:r w:rsidR="005B641D">
        <w:t xml:space="preserve">de la instalación de la planta solar </w:t>
      </w:r>
      <w:r w:rsidR="00FB1709">
        <w:t xml:space="preserve">fotovoltaica </w:t>
      </w:r>
      <w:r w:rsidR="005B641D">
        <w:t xml:space="preserve">propuesta </w:t>
      </w:r>
      <w:r w:rsidR="00FB1709">
        <w:t>se describen</w:t>
      </w:r>
      <w:r>
        <w:t xml:space="preserve"> brevemente en la </w:t>
      </w:r>
      <w:r>
        <w:fldChar w:fldCharType="begin"/>
      </w:r>
      <w:r>
        <w:instrText xml:space="preserve"> REF _Ref150354496 \h </w:instrText>
      </w:r>
      <w:r>
        <w:fldChar w:fldCharType="separate"/>
      </w:r>
      <w:r w:rsidRPr="00DE33BC">
        <w:rPr>
          <w:color w:val="000000" w:themeColor="text1"/>
        </w:rPr>
        <w:t xml:space="preserve">Tabla </w:t>
      </w:r>
      <w:r w:rsidRPr="00DE33BC">
        <w:rPr>
          <w:noProof/>
          <w:color w:val="000000" w:themeColor="text1"/>
        </w:rPr>
        <w:t>3</w:t>
      </w:r>
      <w:r>
        <w:fldChar w:fldCharType="end"/>
      </w:r>
      <w:r w:rsidR="005F0FD4">
        <w:t>. Se consideran los riesgos técnicos, ambientales, institucionales, legales y administrativos de mayor impacto.</w:t>
      </w:r>
    </w:p>
    <w:p w14:paraId="06A05C8E" w14:textId="77777777" w:rsidR="00DE33BC" w:rsidRDefault="00DE33BC" w:rsidP="00DE33BC"/>
    <w:tbl>
      <w:tblPr>
        <w:tblW w:w="8210" w:type="dxa"/>
        <w:jc w:val="center"/>
        <w:tblCellMar>
          <w:top w:w="15" w:type="dxa"/>
          <w:left w:w="70" w:type="dxa"/>
          <w:right w:w="70" w:type="dxa"/>
        </w:tblCellMar>
        <w:tblLook w:val="04A0" w:firstRow="1" w:lastRow="0" w:firstColumn="1" w:lastColumn="0" w:noHBand="0" w:noVBand="1"/>
      </w:tblPr>
      <w:tblGrid>
        <w:gridCol w:w="2283"/>
        <w:gridCol w:w="2877"/>
        <w:gridCol w:w="2877"/>
        <w:gridCol w:w="173"/>
      </w:tblGrid>
      <w:tr w:rsidR="004235A7" w:rsidRPr="00DE33BC" w14:paraId="1D063B83" w14:textId="6399234A" w:rsidTr="00133E1F">
        <w:trPr>
          <w:gridAfter w:val="1"/>
          <w:wAfter w:w="173" w:type="dxa"/>
          <w:trHeight w:val="240"/>
          <w:jc w:val="center"/>
        </w:trPr>
        <w:tc>
          <w:tcPr>
            <w:tcW w:w="2283" w:type="dxa"/>
            <w:vMerge w:val="restart"/>
            <w:tcBorders>
              <w:top w:val="single" w:sz="8" w:space="0" w:color="auto"/>
              <w:left w:val="single" w:sz="8" w:space="0" w:color="auto"/>
              <w:bottom w:val="single" w:sz="8" w:space="0" w:color="000000"/>
              <w:right w:val="nil"/>
            </w:tcBorders>
            <w:shd w:val="clear" w:color="auto" w:fill="auto"/>
            <w:noWrap/>
            <w:vAlign w:val="center"/>
            <w:hideMark/>
          </w:tcPr>
          <w:p w14:paraId="70D193A8" w14:textId="77777777" w:rsidR="004235A7" w:rsidRPr="00DE33BC" w:rsidRDefault="004235A7" w:rsidP="00DE33BC">
            <w:pPr>
              <w:spacing w:after="0"/>
              <w:jc w:val="center"/>
              <w:rPr>
                <w:rFonts w:cs="Calibri"/>
                <w:b/>
                <w:bCs/>
                <w:lang w:eastAsia="es-CO"/>
              </w:rPr>
            </w:pPr>
            <w:bookmarkStart w:id="108" w:name="_Hlk151303922"/>
            <w:r w:rsidRPr="00DE33BC">
              <w:rPr>
                <w:rFonts w:cs="Calibri"/>
                <w:b/>
                <w:bCs/>
                <w:lang w:eastAsia="es-CO"/>
              </w:rPr>
              <w:t>Tipo de Riesgo</w:t>
            </w:r>
          </w:p>
        </w:tc>
        <w:tc>
          <w:tcPr>
            <w:tcW w:w="2877" w:type="dxa"/>
            <w:vMerge w:val="restart"/>
            <w:tcBorders>
              <w:top w:val="single" w:sz="8" w:space="0" w:color="auto"/>
              <w:left w:val="nil"/>
              <w:bottom w:val="single" w:sz="8" w:space="0" w:color="000000"/>
              <w:right w:val="single" w:sz="8" w:space="0" w:color="000000"/>
            </w:tcBorders>
            <w:shd w:val="clear" w:color="auto" w:fill="auto"/>
            <w:noWrap/>
            <w:vAlign w:val="center"/>
            <w:hideMark/>
          </w:tcPr>
          <w:p w14:paraId="331A8FAA" w14:textId="77777777" w:rsidR="004235A7" w:rsidRPr="00DE33BC" w:rsidRDefault="004235A7" w:rsidP="00DE33BC">
            <w:pPr>
              <w:spacing w:after="0"/>
              <w:jc w:val="center"/>
              <w:rPr>
                <w:rFonts w:cs="Calibri"/>
                <w:b/>
                <w:bCs/>
                <w:lang w:eastAsia="es-CO"/>
              </w:rPr>
            </w:pPr>
            <w:r w:rsidRPr="00DE33BC">
              <w:rPr>
                <w:rFonts w:cs="Calibri"/>
                <w:b/>
                <w:bCs/>
                <w:lang w:eastAsia="es-CO"/>
              </w:rPr>
              <w:t xml:space="preserve"> Riesgo</w:t>
            </w:r>
          </w:p>
        </w:tc>
        <w:tc>
          <w:tcPr>
            <w:tcW w:w="2877" w:type="dxa"/>
            <w:vMerge w:val="restart"/>
            <w:tcBorders>
              <w:top w:val="single" w:sz="8" w:space="0" w:color="auto"/>
              <w:left w:val="nil"/>
              <w:bottom w:val="single" w:sz="4" w:space="0" w:color="auto"/>
              <w:right w:val="single" w:sz="8" w:space="0" w:color="000000"/>
            </w:tcBorders>
          </w:tcPr>
          <w:p w14:paraId="7ECAC190" w14:textId="77777777" w:rsidR="004235A7" w:rsidRDefault="004235A7" w:rsidP="00DE33BC">
            <w:pPr>
              <w:spacing w:after="0"/>
              <w:jc w:val="center"/>
              <w:rPr>
                <w:rFonts w:cs="Calibri"/>
                <w:b/>
                <w:bCs/>
                <w:lang w:eastAsia="es-CO"/>
              </w:rPr>
            </w:pPr>
          </w:p>
          <w:p w14:paraId="04EBAA33" w14:textId="58D21501" w:rsidR="004235A7" w:rsidRPr="00DE33BC" w:rsidRDefault="004235A7" w:rsidP="00DE33BC">
            <w:pPr>
              <w:spacing w:after="0"/>
              <w:jc w:val="center"/>
              <w:rPr>
                <w:rFonts w:cs="Calibri"/>
                <w:b/>
                <w:bCs/>
                <w:lang w:eastAsia="es-CO"/>
              </w:rPr>
            </w:pPr>
            <w:r>
              <w:rPr>
                <w:rFonts w:cs="Calibri"/>
                <w:b/>
                <w:bCs/>
                <w:lang w:eastAsia="es-CO"/>
              </w:rPr>
              <w:t>Mitigación</w:t>
            </w:r>
          </w:p>
        </w:tc>
      </w:tr>
      <w:tr w:rsidR="004235A7" w:rsidRPr="00DE33BC" w14:paraId="7B7EFDFE" w14:textId="77777777" w:rsidTr="00133E1F">
        <w:trPr>
          <w:trHeight w:val="241"/>
          <w:jc w:val="center"/>
        </w:trPr>
        <w:tc>
          <w:tcPr>
            <w:tcW w:w="2283" w:type="dxa"/>
            <w:vMerge/>
            <w:tcBorders>
              <w:top w:val="single" w:sz="8" w:space="0" w:color="auto"/>
              <w:left w:val="single" w:sz="8" w:space="0" w:color="auto"/>
              <w:bottom w:val="single" w:sz="4" w:space="0" w:color="auto"/>
              <w:right w:val="nil"/>
            </w:tcBorders>
            <w:vAlign w:val="center"/>
            <w:hideMark/>
          </w:tcPr>
          <w:p w14:paraId="1325C066" w14:textId="77777777" w:rsidR="004235A7" w:rsidRPr="00DE33BC" w:rsidRDefault="004235A7" w:rsidP="00DE33BC">
            <w:pPr>
              <w:spacing w:after="0"/>
              <w:jc w:val="left"/>
              <w:rPr>
                <w:rFonts w:cs="Calibri"/>
                <w:b/>
                <w:bCs/>
                <w:lang w:eastAsia="es-CO"/>
              </w:rPr>
            </w:pPr>
          </w:p>
        </w:tc>
        <w:tc>
          <w:tcPr>
            <w:tcW w:w="2877" w:type="dxa"/>
            <w:vMerge/>
            <w:tcBorders>
              <w:top w:val="single" w:sz="8" w:space="0" w:color="auto"/>
              <w:left w:val="nil"/>
              <w:bottom w:val="single" w:sz="4" w:space="0" w:color="auto"/>
              <w:right w:val="single" w:sz="8" w:space="0" w:color="000000"/>
            </w:tcBorders>
            <w:vAlign w:val="center"/>
            <w:hideMark/>
          </w:tcPr>
          <w:p w14:paraId="2A52B830" w14:textId="77777777" w:rsidR="004235A7" w:rsidRPr="00DE33BC" w:rsidRDefault="004235A7" w:rsidP="00DE33BC">
            <w:pPr>
              <w:spacing w:after="0"/>
              <w:jc w:val="left"/>
              <w:rPr>
                <w:rFonts w:cs="Calibri"/>
                <w:b/>
                <w:bCs/>
                <w:lang w:eastAsia="es-CO"/>
              </w:rPr>
            </w:pPr>
          </w:p>
        </w:tc>
        <w:tc>
          <w:tcPr>
            <w:tcW w:w="2877" w:type="dxa"/>
            <w:vMerge/>
            <w:tcBorders>
              <w:left w:val="nil"/>
              <w:bottom w:val="single" w:sz="4" w:space="0" w:color="auto"/>
              <w:right w:val="single" w:sz="8" w:space="0" w:color="000000"/>
            </w:tcBorders>
          </w:tcPr>
          <w:p w14:paraId="24C97886" w14:textId="77777777" w:rsidR="004235A7" w:rsidRPr="00DE33BC" w:rsidRDefault="004235A7" w:rsidP="00DE33BC">
            <w:pPr>
              <w:spacing w:after="0"/>
              <w:jc w:val="center"/>
              <w:rPr>
                <w:rFonts w:cs="Calibri"/>
                <w:b/>
                <w:bCs/>
                <w:lang w:eastAsia="es-CO"/>
              </w:rPr>
            </w:pPr>
          </w:p>
        </w:tc>
        <w:tc>
          <w:tcPr>
            <w:tcW w:w="173" w:type="dxa"/>
            <w:tcBorders>
              <w:top w:val="nil"/>
              <w:left w:val="single" w:sz="8" w:space="0" w:color="000000"/>
              <w:bottom w:val="nil"/>
              <w:right w:val="nil"/>
            </w:tcBorders>
            <w:shd w:val="clear" w:color="auto" w:fill="auto"/>
            <w:noWrap/>
            <w:vAlign w:val="bottom"/>
            <w:hideMark/>
          </w:tcPr>
          <w:p w14:paraId="4270C694" w14:textId="5FED119C" w:rsidR="004235A7" w:rsidRPr="00DE33BC" w:rsidRDefault="004235A7" w:rsidP="00DE33BC">
            <w:pPr>
              <w:spacing w:after="0"/>
              <w:jc w:val="center"/>
              <w:rPr>
                <w:rFonts w:cs="Calibri"/>
                <w:b/>
                <w:bCs/>
                <w:lang w:eastAsia="es-CO"/>
              </w:rPr>
            </w:pPr>
          </w:p>
        </w:tc>
      </w:tr>
      <w:tr w:rsidR="004235A7" w:rsidRPr="00DE33BC" w14:paraId="53973C59"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E2FE7F" w14:textId="77777777" w:rsidR="004235A7" w:rsidRPr="00DE33BC" w:rsidRDefault="004235A7" w:rsidP="00DE33BC">
            <w:pPr>
              <w:spacing w:after="0"/>
              <w:jc w:val="center"/>
              <w:rPr>
                <w:rFonts w:cs="Calibri"/>
                <w:b/>
                <w:bCs/>
                <w:lang w:eastAsia="es-CO"/>
              </w:rPr>
            </w:pPr>
            <w:r w:rsidRPr="00DE33BC">
              <w:rPr>
                <w:rFonts w:cs="Calibri"/>
                <w:b/>
                <w:bCs/>
                <w:lang w:eastAsia="es-CO"/>
              </w:rPr>
              <w:t>Técnicos</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4A267B" w14:textId="4F4CDE37" w:rsidR="004235A7" w:rsidRPr="00DE33BC" w:rsidRDefault="004235A7" w:rsidP="00DE33BC">
            <w:pPr>
              <w:spacing w:after="0"/>
              <w:jc w:val="left"/>
              <w:rPr>
                <w:rFonts w:cs="Calibri"/>
                <w:lang w:eastAsia="es-CO"/>
              </w:rPr>
            </w:pPr>
            <w:r w:rsidRPr="00DE33BC">
              <w:rPr>
                <w:rFonts w:cs="Calibri"/>
                <w:lang w:eastAsia="es-CO"/>
              </w:rPr>
              <w:t>*</w:t>
            </w:r>
            <w:r>
              <w:rPr>
                <w:rFonts w:cs="Calibri"/>
                <w:lang w:eastAsia="es-CO"/>
              </w:rPr>
              <w:t xml:space="preserve"> </w:t>
            </w:r>
            <w:r w:rsidRPr="00DE33BC">
              <w:rPr>
                <w:rFonts w:cs="Calibri"/>
                <w:lang w:eastAsia="es-CO"/>
              </w:rPr>
              <w:t>Falta de área disponible</w:t>
            </w:r>
            <w:r w:rsidR="008F12B1">
              <w:rPr>
                <w:rFonts w:cs="Calibri"/>
                <w:lang w:eastAsia="es-CO"/>
              </w:rPr>
              <w:t xml:space="preserve"> para la instalación de los paneles solares y demás equipos requeridos</w:t>
            </w:r>
            <w:r w:rsidRPr="00DE33BC">
              <w:rPr>
                <w:rFonts w:cs="Calibri"/>
                <w:lang w:eastAsia="es-CO"/>
              </w:rPr>
              <w:t>.</w:t>
            </w:r>
            <w:r w:rsidRPr="00DE33BC">
              <w:rPr>
                <w:rFonts w:cs="Calibri"/>
                <w:lang w:eastAsia="es-CO"/>
              </w:rPr>
              <w:br/>
            </w:r>
            <w:r w:rsidRPr="00DE33BC">
              <w:rPr>
                <w:rFonts w:cs="Calibri"/>
                <w:lang w:eastAsia="es-CO"/>
              </w:rPr>
              <w:lastRenderedPageBreak/>
              <w:t>* Falta de cumplimiento normativo</w:t>
            </w:r>
            <w:r w:rsidR="008F12B1">
              <w:rPr>
                <w:rFonts w:cs="Calibri"/>
                <w:lang w:eastAsia="es-CO"/>
              </w:rPr>
              <w:t xml:space="preserve"> de la edificación y de la instalación eléctrica</w:t>
            </w:r>
            <w:r w:rsidRPr="00DE33BC">
              <w:rPr>
                <w:rFonts w:cs="Calibri"/>
                <w:lang w:eastAsia="es-CO"/>
              </w:rPr>
              <w:t>.</w:t>
            </w:r>
          </w:p>
        </w:tc>
        <w:tc>
          <w:tcPr>
            <w:tcW w:w="2877" w:type="dxa"/>
            <w:tcBorders>
              <w:top w:val="single" w:sz="4" w:space="0" w:color="auto"/>
              <w:left w:val="single" w:sz="4" w:space="0" w:color="auto"/>
              <w:right w:val="single" w:sz="4" w:space="0" w:color="auto"/>
            </w:tcBorders>
          </w:tcPr>
          <w:p w14:paraId="7B8F6EE8"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left w:val="single" w:sz="4" w:space="0" w:color="auto"/>
            </w:tcBorders>
            <w:vAlign w:val="center"/>
            <w:hideMark/>
          </w:tcPr>
          <w:p w14:paraId="13B2F615" w14:textId="602160E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ED1EC70"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6BF30F6D"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66A3B46B" w14:textId="77777777" w:rsidR="004235A7" w:rsidRPr="00DE33BC" w:rsidRDefault="004235A7" w:rsidP="00DE33BC">
            <w:pPr>
              <w:spacing w:after="0"/>
              <w:jc w:val="left"/>
              <w:rPr>
                <w:rFonts w:cs="Calibri"/>
                <w:lang w:eastAsia="es-CO"/>
              </w:rPr>
            </w:pPr>
          </w:p>
        </w:tc>
        <w:tc>
          <w:tcPr>
            <w:tcW w:w="2877" w:type="dxa"/>
            <w:tcBorders>
              <w:top w:val="nil"/>
              <w:left w:val="single" w:sz="4" w:space="0" w:color="auto"/>
              <w:bottom w:val="nil"/>
              <w:right w:val="single" w:sz="4" w:space="0" w:color="auto"/>
            </w:tcBorders>
          </w:tcPr>
          <w:p w14:paraId="0BE67E7D" w14:textId="2AD8AD23" w:rsidR="004235A7" w:rsidRPr="004235A7" w:rsidRDefault="004235A7" w:rsidP="004235A7">
            <w:pPr>
              <w:spacing w:after="0"/>
              <w:jc w:val="left"/>
              <w:rPr>
                <w:rFonts w:cs="Calibri"/>
                <w:lang w:eastAsia="es-CO"/>
              </w:rPr>
            </w:pPr>
            <w:r w:rsidRPr="004235A7">
              <w:rPr>
                <w:rFonts w:cs="Calibri"/>
                <w:lang w:eastAsia="es-CO"/>
              </w:rPr>
              <w:t xml:space="preserve">Recorrido </w:t>
            </w:r>
            <w:r>
              <w:rPr>
                <w:rFonts w:cs="Calibri"/>
                <w:lang w:eastAsia="es-CO"/>
              </w:rPr>
              <w:t>de inspección de WTA.</w:t>
            </w:r>
          </w:p>
        </w:tc>
        <w:tc>
          <w:tcPr>
            <w:tcW w:w="173" w:type="dxa"/>
            <w:tcBorders>
              <w:top w:val="nil"/>
              <w:left w:val="single" w:sz="4" w:space="0" w:color="auto"/>
              <w:bottom w:val="nil"/>
              <w:right w:val="nil"/>
            </w:tcBorders>
            <w:shd w:val="clear" w:color="auto" w:fill="auto"/>
            <w:noWrap/>
            <w:vAlign w:val="bottom"/>
            <w:hideMark/>
          </w:tcPr>
          <w:p w14:paraId="314D5566" w14:textId="489EB730" w:rsidR="004235A7" w:rsidRPr="00DE33BC" w:rsidRDefault="004235A7" w:rsidP="00DE33BC">
            <w:pPr>
              <w:spacing w:after="0"/>
              <w:jc w:val="left"/>
              <w:rPr>
                <w:rFonts w:cs="Calibri"/>
                <w:lang w:eastAsia="es-CO"/>
              </w:rPr>
            </w:pPr>
          </w:p>
        </w:tc>
      </w:tr>
      <w:tr w:rsidR="004235A7" w:rsidRPr="00DE33BC" w14:paraId="6419B70D"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56688257"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025D34FA" w14:textId="77777777" w:rsidR="004235A7" w:rsidRPr="00DE33BC" w:rsidRDefault="004235A7" w:rsidP="00DE33BC">
            <w:pPr>
              <w:spacing w:after="0"/>
              <w:jc w:val="left"/>
              <w:rPr>
                <w:rFonts w:cs="Calibri"/>
                <w:lang w:eastAsia="es-CO"/>
              </w:rPr>
            </w:pPr>
          </w:p>
        </w:tc>
        <w:tc>
          <w:tcPr>
            <w:tcW w:w="2877" w:type="dxa"/>
            <w:tcBorders>
              <w:top w:val="nil"/>
              <w:left w:val="single" w:sz="4" w:space="0" w:color="auto"/>
              <w:bottom w:val="single" w:sz="4" w:space="0" w:color="auto"/>
              <w:right w:val="single" w:sz="4" w:space="0" w:color="auto"/>
            </w:tcBorders>
          </w:tcPr>
          <w:p w14:paraId="245460FE"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4CC6077A" w14:textId="248F30EB"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1F096721"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05580" w14:textId="77777777" w:rsidR="004235A7" w:rsidRPr="00DE33BC" w:rsidRDefault="004235A7" w:rsidP="00DE33BC">
            <w:pPr>
              <w:spacing w:after="0"/>
              <w:jc w:val="center"/>
              <w:rPr>
                <w:rFonts w:cs="Calibri"/>
                <w:b/>
                <w:bCs/>
                <w:lang w:eastAsia="es-CO"/>
              </w:rPr>
            </w:pPr>
            <w:r w:rsidRPr="00DE33BC">
              <w:rPr>
                <w:rFonts w:cs="Calibri"/>
                <w:b/>
                <w:bCs/>
                <w:lang w:eastAsia="es-CO"/>
              </w:rPr>
              <w:t>Ambiental</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2CD8EE" w14:textId="40A85669" w:rsidR="004235A7" w:rsidRPr="00DE33BC" w:rsidRDefault="004235A7" w:rsidP="00DE33BC">
            <w:pPr>
              <w:spacing w:after="0"/>
              <w:jc w:val="left"/>
              <w:rPr>
                <w:rFonts w:cs="Calibri"/>
                <w:lang w:eastAsia="es-CO"/>
              </w:rPr>
            </w:pPr>
            <w:r w:rsidRPr="00DE33BC">
              <w:rPr>
                <w:rFonts w:cs="Calibri"/>
                <w:lang w:eastAsia="es-CO"/>
              </w:rPr>
              <w:t>* Condiciones climáticas desfavorables.</w:t>
            </w:r>
            <w:r w:rsidRPr="00DE33BC">
              <w:rPr>
                <w:rFonts w:cs="Calibri"/>
                <w:lang w:eastAsia="es-CO"/>
              </w:rPr>
              <w:br/>
              <w:t>* Proyecciones de sombras</w:t>
            </w:r>
            <w:r w:rsidR="008F12B1">
              <w:rPr>
                <w:rFonts w:cs="Calibri"/>
                <w:lang w:eastAsia="es-CO"/>
              </w:rPr>
              <w:t xml:space="preserve"> sobre la cubierta donde se instalarían los paneles solares</w:t>
            </w:r>
            <w:r>
              <w:rPr>
                <w:rFonts w:cs="Calibri"/>
                <w:lang w:eastAsia="es-CO"/>
              </w:rPr>
              <w:t>.</w:t>
            </w:r>
          </w:p>
        </w:tc>
        <w:tc>
          <w:tcPr>
            <w:tcW w:w="2877" w:type="dxa"/>
            <w:vMerge w:val="restart"/>
            <w:tcBorders>
              <w:top w:val="single" w:sz="4" w:space="0" w:color="auto"/>
              <w:left w:val="single" w:sz="4" w:space="0" w:color="auto"/>
              <w:right w:val="single" w:sz="4" w:space="0" w:color="auto"/>
            </w:tcBorders>
          </w:tcPr>
          <w:p w14:paraId="7A970149" w14:textId="5A2BDC20" w:rsidR="004235A7" w:rsidRPr="004235A7" w:rsidRDefault="004235A7" w:rsidP="00DE33BC">
            <w:pPr>
              <w:spacing w:after="0"/>
              <w:jc w:val="left"/>
              <w:rPr>
                <w:rFonts w:cs="Calibri"/>
                <w:lang w:eastAsia="es-CO"/>
              </w:rPr>
            </w:pPr>
            <w:r w:rsidRPr="004235A7">
              <w:rPr>
                <w:rFonts w:cs="Calibri"/>
                <w:lang w:eastAsia="es-CO"/>
              </w:rPr>
              <w:t>Selección adecuada de áreas en el diseño preliminar</w:t>
            </w:r>
            <w:r w:rsidR="008F12B1">
              <w:rPr>
                <w:rFonts w:cs="Calibri"/>
                <w:lang w:eastAsia="es-CO"/>
              </w:rPr>
              <w:t>.</w:t>
            </w:r>
          </w:p>
        </w:tc>
        <w:tc>
          <w:tcPr>
            <w:tcW w:w="173" w:type="dxa"/>
            <w:tcBorders>
              <w:left w:val="single" w:sz="4" w:space="0" w:color="auto"/>
            </w:tcBorders>
            <w:vAlign w:val="center"/>
            <w:hideMark/>
          </w:tcPr>
          <w:p w14:paraId="708AFC99" w14:textId="5419BDE6"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50D7C052"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46C6260B"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3AAE51A8"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8E4C543"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C7F75D1" w14:textId="0E193A78" w:rsidR="004235A7" w:rsidRPr="00DE33BC" w:rsidRDefault="004235A7" w:rsidP="00DE33BC">
            <w:pPr>
              <w:spacing w:after="0"/>
              <w:jc w:val="left"/>
              <w:rPr>
                <w:rFonts w:cs="Calibri"/>
                <w:lang w:eastAsia="es-CO"/>
              </w:rPr>
            </w:pPr>
          </w:p>
        </w:tc>
      </w:tr>
      <w:tr w:rsidR="004235A7" w:rsidRPr="00DE33BC" w14:paraId="036C89C4"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FF9EB1E"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31BDDC3B"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29CF9809"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5BB68080" w14:textId="7B7099F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31A9ABC"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DE0D1" w14:textId="77777777" w:rsidR="004235A7" w:rsidRPr="00DE33BC" w:rsidRDefault="004235A7" w:rsidP="00DE33BC">
            <w:pPr>
              <w:spacing w:after="0"/>
              <w:jc w:val="center"/>
              <w:rPr>
                <w:rFonts w:cs="Calibri"/>
                <w:b/>
                <w:bCs/>
                <w:lang w:eastAsia="es-CO"/>
              </w:rPr>
            </w:pPr>
            <w:r w:rsidRPr="00DE33BC">
              <w:rPr>
                <w:rFonts w:cs="Calibri"/>
                <w:b/>
                <w:bCs/>
                <w:lang w:eastAsia="es-CO"/>
              </w:rPr>
              <w:t>Institucional</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D6B01B" w14:textId="4EA2F7A6" w:rsidR="004235A7" w:rsidRPr="00DE33BC" w:rsidRDefault="004235A7" w:rsidP="00DE33BC">
            <w:pPr>
              <w:spacing w:after="0"/>
              <w:jc w:val="left"/>
              <w:rPr>
                <w:rFonts w:cs="Calibri"/>
                <w:lang w:eastAsia="es-CO"/>
              </w:rPr>
            </w:pPr>
            <w:r w:rsidRPr="00DE33BC">
              <w:rPr>
                <w:rFonts w:cs="Calibri"/>
                <w:lang w:eastAsia="es-CO"/>
              </w:rPr>
              <w:t xml:space="preserve">* Fronteras </w:t>
            </w:r>
            <w:r w:rsidR="008F12B1">
              <w:rPr>
                <w:rFonts w:cs="Calibri"/>
                <w:lang w:eastAsia="es-CO"/>
              </w:rPr>
              <w:t xml:space="preserve">eléctricas </w:t>
            </w:r>
            <w:r w:rsidRPr="00DE33BC">
              <w:rPr>
                <w:rFonts w:cs="Calibri"/>
                <w:lang w:eastAsia="es-CO"/>
              </w:rPr>
              <w:t>embebidas.</w:t>
            </w:r>
            <w:r w:rsidRPr="00DE33BC">
              <w:rPr>
                <w:rFonts w:cs="Calibri"/>
                <w:lang w:eastAsia="es-CO"/>
              </w:rPr>
              <w:br/>
              <w:t xml:space="preserve">* </w:t>
            </w:r>
            <w:r>
              <w:rPr>
                <w:rFonts w:cs="Calibri"/>
                <w:lang w:eastAsia="es-CO"/>
              </w:rPr>
              <w:t>Deudas de energía o problemas con el operador de red.</w:t>
            </w:r>
          </w:p>
        </w:tc>
        <w:tc>
          <w:tcPr>
            <w:tcW w:w="2877" w:type="dxa"/>
            <w:vMerge w:val="restart"/>
            <w:tcBorders>
              <w:top w:val="single" w:sz="4" w:space="0" w:color="auto"/>
              <w:left w:val="single" w:sz="4" w:space="0" w:color="auto"/>
              <w:right w:val="single" w:sz="4" w:space="0" w:color="auto"/>
            </w:tcBorders>
          </w:tcPr>
          <w:p w14:paraId="746EE079" w14:textId="0E8ABF03" w:rsidR="004235A7" w:rsidRPr="004235A7" w:rsidRDefault="004235A7" w:rsidP="00DE33BC">
            <w:pPr>
              <w:spacing w:after="0"/>
              <w:jc w:val="left"/>
              <w:rPr>
                <w:rFonts w:cs="Calibri"/>
                <w:lang w:eastAsia="es-CO"/>
              </w:rPr>
            </w:pPr>
            <w:r w:rsidRPr="004235A7">
              <w:rPr>
                <w:rFonts w:cs="Calibri"/>
                <w:lang w:eastAsia="es-CO"/>
              </w:rPr>
              <w:t>Se realiza un análisis de facturas con los documentos solicitados en el formato de WTA Solar.</w:t>
            </w:r>
          </w:p>
          <w:p w14:paraId="07C2FCB6" w14:textId="0D801708" w:rsidR="004235A7" w:rsidRPr="00DE33BC" w:rsidRDefault="004235A7" w:rsidP="00DE33BC">
            <w:pPr>
              <w:spacing w:after="0"/>
              <w:jc w:val="left"/>
              <w:rPr>
                <w:rFonts w:ascii="Times New Roman" w:hAnsi="Times New Roman" w:cs="Times New Roman"/>
                <w:color w:val="auto"/>
                <w:lang w:eastAsia="es-CO"/>
              </w:rPr>
            </w:pPr>
          </w:p>
        </w:tc>
        <w:tc>
          <w:tcPr>
            <w:tcW w:w="173" w:type="dxa"/>
            <w:tcBorders>
              <w:left w:val="single" w:sz="4" w:space="0" w:color="auto"/>
            </w:tcBorders>
            <w:vAlign w:val="center"/>
            <w:hideMark/>
          </w:tcPr>
          <w:p w14:paraId="642ED126" w14:textId="1C085C20"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54C06330"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5EAF08C5"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BF04BBF"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A7A8A97"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C96EAF4" w14:textId="5E6597B9" w:rsidR="004235A7" w:rsidRPr="00DE33BC" w:rsidRDefault="004235A7" w:rsidP="00DE33BC">
            <w:pPr>
              <w:spacing w:after="0"/>
              <w:jc w:val="left"/>
              <w:rPr>
                <w:rFonts w:cs="Calibri"/>
                <w:lang w:eastAsia="es-CO"/>
              </w:rPr>
            </w:pPr>
          </w:p>
        </w:tc>
      </w:tr>
      <w:tr w:rsidR="004235A7" w:rsidRPr="00DE33BC" w14:paraId="5C0CEA3B" w14:textId="77777777" w:rsidTr="00133E1F">
        <w:trPr>
          <w:trHeight w:val="51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3AA0C64"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5DAA3E01"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58F368B6"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671998EF" w14:textId="4A23C2C2"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2DC67980" w14:textId="77777777" w:rsidTr="00133E1F">
        <w:trPr>
          <w:trHeight w:val="556"/>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2B85D" w14:textId="77777777" w:rsidR="004235A7" w:rsidRPr="00DE33BC" w:rsidRDefault="004235A7" w:rsidP="00DE33BC">
            <w:pPr>
              <w:spacing w:after="0"/>
              <w:jc w:val="center"/>
              <w:rPr>
                <w:rFonts w:cs="Calibri"/>
                <w:b/>
                <w:bCs/>
                <w:lang w:eastAsia="es-CO"/>
              </w:rPr>
            </w:pPr>
            <w:r w:rsidRPr="00DE33BC">
              <w:rPr>
                <w:rFonts w:cs="Calibri"/>
                <w:b/>
                <w:bCs/>
                <w:lang w:eastAsia="es-CO"/>
              </w:rPr>
              <w:t xml:space="preserve">Legal </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E7CD50" w14:textId="34B9039E" w:rsidR="004235A7" w:rsidRPr="00DE33BC" w:rsidRDefault="004235A7" w:rsidP="00DE33BC">
            <w:pPr>
              <w:spacing w:after="0"/>
              <w:jc w:val="left"/>
              <w:rPr>
                <w:rFonts w:cs="Calibri"/>
                <w:lang w:eastAsia="es-CO"/>
              </w:rPr>
            </w:pPr>
            <w:r w:rsidRPr="00DE33BC">
              <w:rPr>
                <w:rFonts w:cs="Calibri"/>
                <w:lang w:eastAsia="es-CO"/>
              </w:rPr>
              <w:t xml:space="preserve">* Facturas de energía </w:t>
            </w:r>
            <w:r w:rsidR="008F12B1">
              <w:rPr>
                <w:rFonts w:cs="Calibri"/>
                <w:lang w:eastAsia="es-CO"/>
              </w:rPr>
              <w:t xml:space="preserve">eléctrica </w:t>
            </w:r>
            <w:r w:rsidRPr="00DE33BC">
              <w:rPr>
                <w:rFonts w:cs="Calibri"/>
                <w:lang w:eastAsia="es-CO"/>
              </w:rPr>
              <w:t>pendientes por pagar.</w:t>
            </w:r>
            <w:r w:rsidRPr="00DE33BC">
              <w:rPr>
                <w:rFonts w:cs="Calibri"/>
                <w:lang w:eastAsia="es-CO"/>
              </w:rPr>
              <w:br/>
              <w:t>* Cambio de regulaciones y normativas</w:t>
            </w:r>
            <w:r w:rsidR="008F12B1">
              <w:rPr>
                <w:rFonts w:cs="Calibri"/>
                <w:lang w:eastAsia="es-CO"/>
              </w:rPr>
              <w:t xml:space="preserve"> aplicables</w:t>
            </w:r>
            <w:r>
              <w:rPr>
                <w:rFonts w:cs="Calibri"/>
                <w:lang w:eastAsia="es-CO"/>
              </w:rPr>
              <w:t>.</w:t>
            </w:r>
          </w:p>
        </w:tc>
        <w:tc>
          <w:tcPr>
            <w:tcW w:w="2877" w:type="dxa"/>
            <w:vMerge w:val="restart"/>
            <w:tcBorders>
              <w:top w:val="single" w:sz="4" w:space="0" w:color="auto"/>
              <w:left w:val="single" w:sz="4" w:space="0" w:color="auto"/>
              <w:right w:val="single" w:sz="4" w:space="0" w:color="auto"/>
            </w:tcBorders>
          </w:tcPr>
          <w:p w14:paraId="13B5EBFA" w14:textId="0B7165B5" w:rsidR="004235A7" w:rsidRPr="00DE33BC" w:rsidRDefault="004235A7" w:rsidP="00DE33BC">
            <w:pPr>
              <w:spacing w:after="0"/>
              <w:jc w:val="left"/>
              <w:rPr>
                <w:rFonts w:ascii="Times New Roman" w:hAnsi="Times New Roman" w:cs="Times New Roman"/>
                <w:color w:val="auto"/>
                <w:lang w:eastAsia="es-CO"/>
              </w:rPr>
            </w:pPr>
            <w:r w:rsidRPr="004235A7">
              <w:rPr>
                <w:rFonts w:cs="Calibri"/>
                <w:lang w:eastAsia="es-CO"/>
              </w:rPr>
              <w:t>Se diseña el proyecto desde su inicio acorde a las normativas vigentes.</w:t>
            </w:r>
          </w:p>
        </w:tc>
        <w:tc>
          <w:tcPr>
            <w:tcW w:w="173" w:type="dxa"/>
            <w:tcBorders>
              <w:left w:val="single" w:sz="4" w:space="0" w:color="auto"/>
            </w:tcBorders>
            <w:vAlign w:val="center"/>
            <w:hideMark/>
          </w:tcPr>
          <w:p w14:paraId="4ABC1D8D" w14:textId="0D04FEF6"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41F1F0CF" w14:textId="77777777" w:rsidTr="00133E1F">
        <w:trPr>
          <w:trHeight w:val="205"/>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322FDDB8"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159BADA"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0BF059A3"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1A622353" w14:textId="452A89AC" w:rsidR="004235A7" w:rsidRPr="00DE33BC" w:rsidRDefault="004235A7" w:rsidP="00DE33BC">
            <w:pPr>
              <w:spacing w:after="0"/>
              <w:jc w:val="left"/>
              <w:rPr>
                <w:rFonts w:cs="Calibri"/>
                <w:lang w:eastAsia="es-CO"/>
              </w:rPr>
            </w:pPr>
          </w:p>
        </w:tc>
      </w:tr>
      <w:tr w:rsidR="004235A7" w:rsidRPr="00DE33BC" w14:paraId="2C5A784F" w14:textId="77777777" w:rsidTr="00133E1F">
        <w:trPr>
          <w:trHeight w:val="229"/>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79AFFDE0"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6FAB81EB"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3566DB19" w14:textId="77777777" w:rsidR="004235A7" w:rsidRPr="00DE33BC" w:rsidRDefault="004235A7" w:rsidP="00DE33BC">
            <w:pPr>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21A404D7" w14:textId="1EAB8700"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7306EA1C" w14:textId="77777777" w:rsidTr="00133E1F">
        <w:trPr>
          <w:trHeight w:val="229"/>
          <w:jc w:val="center"/>
        </w:trPr>
        <w:tc>
          <w:tcPr>
            <w:tcW w:w="2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63E20" w14:textId="77777777" w:rsidR="004235A7" w:rsidRPr="00DE33BC" w:rsidRDefault="004235A7" w:rsidP="00DE33BC">
            <w:pPr>
              <w:spacing w:after="0"/>
              <w:jc w:val="center"/>
              <w:rPr>
                <w:rFonts w:cs="Calibri"/>
                <w:b/>
                <w:bCs/>
                <w:lang w:eastAsia="es-CO"/>
              </w:rPr>
            </w:pPr>
            <w:r w:rsidRPr="00DE33BC">
              <w:rPr>
                <w:rFonts w:cs="Calibri"/>
                <w:b/>
                <w:bCs/>
                <w:lang w:eastAsia="es-CO"/>
              </w:rPr>
              <w:t>Administrativos</w:t>
            </w:r>
          </w:p>
        </w:tc>
        <w:tc>
          <w:tcPr>
            <w:tcW w:w="2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A19C8" w14:textId="5CCBC69D" w:rsidR="004235A7" w:rsidRPr="00DE33BC" w:rsidRDefault="004235A7" w:rsidP="00DE33BC">
            <w:pPr>
              <w:spacing w:after="0"/>
              <w:jc w:val="left"/>
              <w:rPr>
                <w:rFonts w:cs="Calibri"/>
                <w:lang w:eastAsia="es-CO"/>
              </w:rPr>
            </w:pPr>
            <w:r w:rsidRPr="00DE33BC">
              <w:rPr>
                <w:rFonts w:cs="Calibri"/>
                <w:lang w:eastAsia="es-CO"/>
              </w:rPr>
              <w:t>* Falta de gestión en los accesos a las instalaciones</w:t>
            </w:r>
            <w:r w:rsidR="008F12B1">
              <w:rPr>
                <w:rFonts w:cs="Calibri"/>
                <w:lang w:eastAsia="es-CO"/>
              </w:rPr>
              <w:t xml:space="preserve"> de la edificación</w:t>
            </w:r>
            <w:r w:rsidRPr="00DE33BC">
              <w:rPr>
                <w:rFonts w:cs="Calibri"/>
                <w:lang w:eastAsia="es-CO"/>
              </w:rPr>
              <w:t>.</w:t>
            </w:r>
            <w:r w:rsidRPr="00DE33BC">
              <w:rPr>
                <w:rFonts w:cs="Calibri"/>
                <w:lang w:eastAsia="es-CO"/>
              </w:rPr>
              <w:br/>
              <w:t>* Proceso de toma de decisión extensos o dependientes de otras entidades.</w:t>
            </w:r>
          </w:p>
        </w:tc>
        <w:tc>
          <w:tcPr>
            <w:tcW w:w="2877" w:type="dxa"/>
            <w:vMerge w:val="restart"/>
            <w:tcBorders>
              <w:top w:val="single" w:sz="4" w:space="0" w:color="auto"/>
              <w:left w:val="single" w:sz="4" w:space="0" w:color="auto"/>
              <w:right w:val="single" w:sz="4" w:space="0" w:color="auto"/>
            </w:tcBorders>
          </w:tcPr>
          <w:p w14:paraId="2A382EE6" w14:textId="70224E02" w:rsidR="004235A7" w:rsidRPr="004235A7" w:rsidRDefault="004235A7" w:rsidP="00DE33BC">
            <w:pPr>
              <w:spacing w:after="0"/>
              <w:jc w:val="left"/>
              <w:rPr>
                <w:rFonts w:cs="Times New Roman"/>
                <w:color w:val="auto"/>
                <w:lang w:eastAsia="es-CO"/>
              </w:rPr>
            </w:pPr>
            <w:r>
              <w:rPr>
                <w:rFonts w:cs="Times New Roman"/>
                <w:color w:val="auto"/>
                <w:lang w:eastAsia="es-CO"/>
              </w:rPr>
              <w:t>Se socializa con los involucrados, se solicita un contacto directo y responsable encargado de la atención del personal para el recorrido de inspección, se trabaja con agenda de citas y se levantan actas para la constancia de visitas y compromisos.</w:t>
            </w:r>
          </w:p>
        </w:tc>
        <w:tc>
          <w:tcPr>
            <w:tcW w:w="173" w:type="dxa"/>
            <w:tcBorders>
              <w:left w:val="single" w:sz="4" w:space="0" w:color="auto"/>
            </w:tcBorders>
            <w:vAlign w:val="center"/>
            <w:hideMark/>
          </w:tcPr>
          <w:p w14:paraId="52CBE46C" w14:textId="45F02E97" w:rsidR="004235A7" w:rsidRPr="00DE33BC" w:rsidRDefault="004235A7" w:rsidP="00DE33BC">
            <w:pPr>
              <w:spacing w:after="0"/>
              <w:jc w:val="left"/>
              <w:rPr>
                <w:rFonts w:ascii="Times New Roman" w:hAnsi="Times New Roman" w:cs="Times New Roman"/>
                <w:color w:val="auto"/>
                <w:lang w:eastAsia="es-CO"/>
              </w:rPr>
            </w:pPr>
          </w:p>
        </w:tc>
      </w:tr>
      <w:tr w:rsidR="004235A7" w:rsidRPr="00DE33BC" w14:paraId="4116B25C" w14:textId="77777777" w:rsidTr="00133E1F">
        <w:trPr>
          <w:trHeight w:val="1196"/>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6B501D12"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7B7820C4" w14:textId="77777777" w:rsidR="004235A7" w:rsidRPr="00DE33BC" w:rsidRDefault="004235A7" w:rsidP="00DE33BC">
            <w:pPr>
              <w:spacing w:after="0"/>
              <w:jc w:val="left"/>
              <w:rPr>
                <w:rFonts w:cs="Calibri"/>
                <w:lang w:eastAsia="es-CO"/>
              </w:rPr>
            </w:pPr>
          </w:p>
        </w:tc>
        <w:tc>
          <w:tcPr>
            <w:tcW w:w="2877" w:type="dxa"/>
            <w:vMerge/>
            <w:tcBorders>
              <w:left w:val="single" w:sz="4" w:space="0" w:color="auto"/>
              <w:right w:val="single" w:sz="4" w:space="0" w:color="auto"/>
            </w:tcBorders>
          </w:tcPr>
          <w:p w14:paraId="701A4541" w14:textId="77777777" w:rsidR="004235A7" w:rsidRPr="00DE33BC" w:rsidRDefault="004235A7" w:rsidP="00DE33BC">
            <w:pPr>
              <w:spacing w:after="0"/>
              <w:jc w:val="left"/>
              <w:rPr>
                <w:rFonts w:cs="Calibri"/>
                <w:lang w:eastAsia="es-CO"/>
              </w:rPr>
            </w:pPr>
          </w:p>
        </w:tc>
        <w:tc>
          <w:tcPr>
            <w:tcW w:w="173" w:type="dxa"/>
            <w:tcBorders>
              <w:top w:val="nil"/>
              <w:left w:val="single" w:sz="4" w:space="0" w:color="auto"/>
              <w:bottom w:val="nil"/>
              <w:right w:val="nil"/>
            </w:tcBorders>
            <w:shd w:val="clear" w:color="auto" w:fill="auto"/>
            <w:noWrap/>
            <w:vAlign w:val="bottom"/>
            <w:hideMark/>
          </w:tcPr>
          <w:p w14:paraId="4A8DE854" w14:textId="486BF171" w:rsidR="004235A7" w:rsidRPr="00DE33BC" w:rsidRDefault="004235A7" w:rsidP="00DE33BC">
            <w:pPr>
              <w:spacing w:after="0"/>
              <w:jc w:val="left"/>
              <w:rPr>
                <w:rFonts w:cs="Calibri"/>
                <w:lang w:eastAsia="es-CO"/>
              </w:rPr>
            </w:pPr>
          </w:p>
        </w:tc>
      </w:tr>
      <w:tr w:rsidR="004235A7" w:rsidRPr="00DE33BC" w14:paraId="16AA2079" w14:textId="77777777" w:rsidTr="00133E1F">
        <w:trPr>
          <w:trHeight w:val="241"/>
          <w:jc w:val="center"/>
        </w:trPr>
        <w:tc>
          <w:tcPr>
            <w:tcW w:w="2283" w:type="dxa"/>
            <w:vMerge/>
            <w:tcBorders>
              <w:top w:val="single" w:sz="4" w:space="0" w:color="auto"/>
              <w:left w:val="single" w:sz="4" w:space="0" w:color="auto"/>
              <w:bottom w:val="single" w:sz="4" w:space="0" w:color="auto"/>
              <w:right w:val="single" w:sz="4" w:space="0" w:color="auto"/>
            </w:tcBorders>
            <w:vAlign w:val="center"/>
            <w:hideMark/>
          </w:tcPr>
          <w:p w14:paraId="1EC55714" w14:textId="77777777" w:rsidR="004235A7" w:rsidRPr="00DE33BC" w:rsidRDefault="004235A7" w:rsidP="00DE33BC">
            <w:pPr>
              <w:spacing w:after="0"/>
              <w:jc w:val="left"/>
              <w:rPr>
                <w:rFonts w:cs="Calibri"/>
                <w:b/>
                <w:bCs/>
                <w:lang w:eastAsia="es-CO"/>
              </w:rPr>
            </w:pPr>
          </w:p>
        </w:tc>
        <w:tc>
          <w:tcPr>
            <w:tcW w:w="2877" w:type="dxa"/>
            <w:vMerge/>
            <w:tcBorders>
              <w:top w:val="single" w:sz="4" w:space="0" w:color="auto"/>
              <w:left w:val="single" w:sz="4" w:space="0" w:color="auto"/>
              <w:bottom w:val="single" w:sz="4" w:space="0" w:color="auto"/>
              <w:right w:val="single" w:sz="4" w:space="0" w:color="auto"/>
            </w:tcBorders>
            <w:vAlign w:val="center"/>
            <w:hideMark/>
          </w:tcPr>
          <w:p w14:paraId="13AA6413" w14:textId="77777777" w:rsidR="004235A7" w:rsidRPr="00DE33BC" w:rsidRDefault="004235A7" w:rsidP="00DE33BC">
            <w:pPr>
              <w:spacing w:after="0"/>
              <w:jc w:val="left"/>
              <w:rPr>
                <w:rFonts w:cs="Calibri"/>
                <w:lang w:eastAsia="es-CO"/>
              </w:rPr>
            </w:pPr>
          </w:p>
        </w:tc>
        <w:tc>
          <w:tcPr>
            <w:tcW w:w="2877" w:type="dxa"/>
            <w:vMerge/>
            <w:tcBorders>
              <w:left w:val="single" w:sz="4" w:space="0" w:color="auto"/>
              <w:bottom w:val="single" w:sz="4" w:space="0" w:color="auto"/>
              <w:right w:val="single" w:sz="4" w:space="0" w:color="auto"/>
            </w:tcBorders>
          </w:tcPr>
          <w:p w14:paraId="33F77D2A" w14:textId="77777777" w:rsidR="004235A7" w:rsidRPr="00DE33BC" w:rsidRDefault="004235A7" w:rsidP="00DE33BC">
            <w:pPr>
              <w:keepNext/>
              <w:spacing w:after="0"/>
              <w:jc w:val="left"/>
              <w:rPr>
                <w:rFonts w:ascii="Times New Roman" w:hAnsi="Times New Roman" w:cs="Times New Roman"/>
                <w:color w:val="auto"/>
                <w:lang w:eastAsia="es-CO"/>
              </w:rPr>
            </w:pPr>
          </w:p>
        </w:tc>
        <w:tc>
          <w:tcPr>
            <w:tcW w:w="173" w:type="dxa"/>
            <w:tcBorders>
              <w:top w:val="nil"/>
              <w:left w:val="single" w:sz="4" w:space="0" w:color="auto"/>
              <w:bottom w:val="nil"/>
              <w:right w:val="nil"/>
            </w:tcBorders>
            <w:shd w:val="clear" w:color="auto" w:fill="auto"/>
            <w:noWrap/>
            <w:vAlign w:val="bottom"/>
            <w:hideMark/>
          </w:tcPr>
          <w:p w14:paraId="0ACDDD29" w14:textId="3ADFBA36" w:rsidR="004235A7" w:rsidRPr="00DE33BC" w:rsidRDefault="004235A7" w:rsidP="00DE33BC">
            <w:pPr>
              <w:keepNext/>
              <w:spacing w:after="0"/>
              <w:jc w:val="left"/>
              <w:rPr>
                <w:rFonts w:ascii="Times New Roman" w:hAnsi="Times New Roman" w:cs="Times New Roman"/>
                <w:color w:val="auto"/>
                <w:lang w:eastAsia="es-CO"/>
              </w:rPr>
            </w:pPr>
          </w:p>
        </w:tc>
      </w:tr>
    </w:tbl>
    <w:p w14:paraId="45D3EA34" w14:textId="77777777" w:rsidR="00813395" w:rsidRDefault="00813395" w:rsidP="00DE33BC">
      <w:pPr>
        <w:pStyle w:val="Descripcin"/>
        <w:jc w:val="center"/>
        <w:rPr>
          <w:color w:val="000000" w:themeColor="text1"/>
        </w:rPr>
      </w:pPr>
      <w:bookmarkStart w:id="109" w:name="_Ref150354496"/>
      <w:bookmarkEnd w:id="108"/>
      <w:r>
        <w:rPr>
          <w:color w:val="000000" w:themeColor="text1"/>
        </w:rPr>
        <w:t xml:space="preserve"> </w:t>
      </w:r>
    </w:p>
    <w:p w14:paraId="715842A0" w14:textId="1C43AFF2" w:rsidR="00B121E7" w:rsidRDefault="00DE33BC" w:rsidP="00813395">
      <w:pPr>
        <w:pStyle w:val="Descripcin"/>
        <w:jc w:val="center"/>
        <w:rPr>
          <w:color w:val="000000" w:themeColor="text1"/>
        </w:rPr>
      </w:pPr>
      <w:bookmarkStart w:id="110" w:name="_Toc153894560"/>
      <w:r w:rsidRPr="00DE33BC">
        <w:rPr>
          <w:color w:val="000000" w:themeColor="text1"/>
        </w:rPr>
        <w:t xml:space="preserve">Tabla </w:t>
      </w:r>
      <w:r w:rsidR="00134535">
        <w:rPr>
          <w:color w:val="000000" w:themeColor="text1"/>
        </w:rPr>
        <w:fldChar w:fldCharType="begin"/>
      </w:r>
      <w:r w:rsidR="00134535">
        <w:rPr>
          <w:color w:val="000000" w:themeColor="text1"/>
        </w:rPr>
        <w:instrText xml:space="preserve"> SEQ Tabla \* ARABIC </w:instrText>
      </w:r>
      <w:r w:rsidR="00134535">
        <w:rPr>
          <w:color w:val="000000" w:themeColor="text1"/>
        </w:rPr>
        <w:fldChar w:fldCharType="separate"/>
      </w:r>
      <w:r w:rsidR="00134535">
        <w:rPr>
          <w:noProof/>
          <w:color w:val="000000" w:themeColor="text1"/>
        </w:rPr>
        <w:t>3</w:t>
      </w:r>
      <w:r w:rsidR="00134535">
        <w:rPr>
          <w:color w:val="000000" w:themeColor="text1"/>
        </w:rPr>
        <w:fldChar w:fldCharType="end"/>
      </w:r>
      <w:bookmarkEnd w:id="109"/>
      <w:r w:rsidRPr="00DE33BC">
        <w:rPr>
          <w:color w:val="000000" w:themeColor="text1"/>
        </w:rPr>
        <w:t>. Riesgos del proyecto en etapa inicial</w:t>
      </w:r>
      <w:bookmarkEnd w:id="107"/>
      <w:bookmarkEnd w:id="110"/>
    </w:p>
    <w:p w14:paraId="78B92C66" w14:textId="77777777" w:rsidR="00330EC5" w:rsidRDefault="00330EC5" w:rsidP="00133E1F"/>
    <w:p w14:paraId="611325E3" w14:textId="77777777" w:rsidR="00914C12" w:rsidRDefault="00914C12" w:rsidP="00133E1F"/>
    <w:p w14:paraId="3AA2F421" w14:textId="77777777" w:rsidR="005E33E4" w:rsidRDefault="005E33E4" w:rsidP="00133E1F"/>
    <w:p w14:paraId="77C4163B" w14:textId="1462C739" w:rsidR="007517AD" w:rsidRDefault="007517AD">
      <w:pPr>
        <w:spacing w:after="0"/>
        <w:jc w:val="left"/>
      </w:pPr>
      <w:r>
        <w:br w:type="page"/>
      </w:r>
    </w:p>
    <w:p w14:paraId="2C817F4B" w14:textId="77777777" w:rsidR="005E33E4" w:rsidRPr="00133E1F" w:rsidRDefault="005E33E4" w:rsidP="00133E1F"/>
    <w:p w14:paraId="0AF3CF85" w14:textId="35C24238" w:rsidR="00281515" w:rsidRPr="009D466E" w:rsidRDefault="00281515" w:rsidP="000241D2">
      <w:pPr>
        <w:pStyle w:val="Ttulo1"/>
        <w:numPr>
          <w:ilvl w:val="0"/>
          <w:numId w:val="8"/>
        </w:numPr>
        <w:rPr>
          <w:color w:val="00B050"/>
          <w:lang w:val="es-CO"/>
        </w:rPr>
      </w:pPr>
      <w:bookmarkStart w:id="111" w:name="_Toc164071402"/>
      <w:r w:rsidRPr="009D466E">
        <w:rPr>
          <w:color w:val="00B050"/>
          <w:lang w:val="es-CO"/>
        </w:rPr>
        <w:t>Conclusiones</w:t>
      </w:r>
      <w:bookmarkStart w:id="112" w:name="_Toc101865364"/>
      <w:bookmarkEnd w:id="111"/>
    </w:p>
    <w:p w14:paraId="59CFEE89" w14:textId="77777777" w:rsidR="00281515" w:rsidRDefault="00281515" w:rsidP="00BE0DC0"/>
    <w:p w14:paraId="764A12A7" w14:textId="14E9B943" w:rsidR="00914C12" w:rsidRPr="001C0256" w:rsidRDefault="00F164BD" w:rsidP="001C0256">
      <w:pPr>
        <w:pStyle w:val="Prrafodelista"/>
        <w:numPr>
          <w:ilvl w:val="0"/>
          <w:numId w:val="13"/>
        </w:numPr>
        <w:rPr>
          <w:color w:val="000000" w:themeColor="text1"/>
        </w:rPr>
      </w:pPr>
      <w:bookmarkStart w:id="113" w:name="_Hlk151366824"/>
      <w:r w:rsidRPr="00F164BD">
        <w:t>El proyecto de generación solar fotovoltaica que se propone para</w:t>
      </w:r>
      <w:r w:rsidR="005E33E4">
        <w:t xml:space="preserve"> </w:t>
      </w:r>
      <w:r w:rsidR="00134535">
        <w:t>la universidad</w:t>
      </w:r>
      <w:r w:rsidRPr="00F164BD">
        <w:t xml:space="preserve"> consiste en instalar </w:t>
      </w:r>
      <w:r w:rsidR="00134535">
        <w:t>208</w:t>
      </w:r>
      <w:r w:rsidRPr="00F164BD">
        <w:t xml:space="preserve"> paneles solares y </w:t>
      </w:r>
      <w:r w:rsidR="00CE1D86">
        <w:t>2</w:t>
      </w:r>
      <w:r w:rsidRPr="00F164BD">
        <w:t xml:space="preserve"> inversor</w:t>
      </w:r>
      <w:r w:rsidR="00CE1D86">
        <w:t>es</w:t>
      </w:r>
      <w:r w:rsidRPr="00F164BD">
        <w:t xml:space="preserve"> solar</w:t>
      </w:r>
      <w:r w:rsidR="00CE1D86">
        <w:t>es</w:t>
      </w:r>
      <w:r w:rsidRPr="00F164BD">
        <w:t xml:space="preserve"> en el área disponible de la edificación, lo que permitiría alcanzar una potencia de </w:t>
      </w:r>
      <w:r w:rsidR="00CE1D86">
        <w:t>134</w:t>
      </w:r>
      <w:r w:rsidRPr="00F164BD">
        <w:t xml:space="preserve"> kWp. Con esta capacidad, el proyecto podría generar alrededor de </w:t>
      </w:r>
      <w:r w:rsidR="00CE1D86">
        <w:t>177.200</w:t>
      </w:r>
      <w:r w:rsidRPr="00F164BD">
        <w:t xml:space="preserve"> kWh anuales, lo que representaría un </w:t>
      </w:r>
      <w:r w:rsidR="00914C12">
        <w:t xml:space="preserve">pequeño </w:t>
      </w:r>
      <w:r w:rsidRPr="00F164BD">
        <w:t>ahorro en el consumo de energía eléctrica de</w:t>
      </w:r>
      <w:r w:rsidR="001C0256">
        <w:t>l bloque</w:t>
      </w:r>
      <w:r w:rsidRPr="00F164BD">
        <w:t xml:space="preserve">, cubriendo hasta un </w:t>
      </w:r>
      <w:r w:rsidR="00CE1D86">
        <w:t>88</w:t>
      </w:r>
      <w:r w:rsidRPr="00F164BD">
        <w:t xml:space="preserve">% de su demanda en las horas pico de sol y un </w:t>
      </w:r>
      <w:r w:rsidR="00914C12">
        <w:t>2</w:t>
      </w:r>
      <w:r w:rsidR="00CE1D86">
        <w:t>1</w:t>
      </w:r>
      <w:r w:rsidRPr="00F164BD">
        <w:t>% en promedio.</w:t>
      </w:r>
      <w:r w:rsidR="00C959B6">
        <w:t xml:space="preserve"> </w:t>
      </w:r>
    </w:p>
    <w:p w14:paraId="46A65650" w14:textId="77777777" w:rsidR="00914C12" w:rsidRDefault="00914C12" w:rsidP="00914C12">
      <w:pPr>
        <w:pStyle w:val="Prrafodelista"/>
      </w:pPr>
    </w:p>
    <w:p w14:paraId="699E53ED" w14:textId="677DD65F" w:rsidR="00914C12" w:rsidRDefault="00AC755A" w:rsidP="00914C12">
      <w:pPr>
        <w:pStyle w:val="Prrafodelista"/>
        <w:numPr>
          <w:ilvl w:val="0"/>
          <w:numId w:val="13"/>
        </w:numPr>
      </w:pPr>
      <w:r>
        <w:t>Los equipos seleccionados pertenecen a empresas que clasifican en el listado Tier 1 de Bloomberg New Energy Finance</w:t>
      </w:r>
      <w:r w:rsidR="0061039A">
        <w:t xml:space="preserve">, lo que garantizaría </w:t>
      </w:r>
      <w:r w:rsidR="00111970">
        <w:t xml:space="preserve">su disponibilidad </w:t>
      </w:r>
      <w:r w:rsidR="00EF5C0D">
        <w:t>comercial y la compañía que los fabrica presenta una solidez económica para brindar una garantía en el largo plazo.</w:t>
      </w:r>
    </w:p>
    <w:p w14:paraId="4EB51333" w14:textId="77777777" w:rsidR="00914C12" w:rsidRDefault="00914C12" w:rsidP="00914C12">
      <w:pPr>
        <w:pStyle w:val="Prrafodelista"/>
      </w:pPr>
    </w:p>
    <w:p w14:paraId="2506323A" w14:textId="37F8FA8F" w:rsidR="00914C12" w:rsidRDefault="00B04D2E" w:rsidP="002E420F">
      <w:pPr>
        <w:pStyle w:val="Prrafodelista"/>
        <w:numPr>
          <w:ilvl w:val="0"/>
          <w:numId w:val="13"/>
        </w:numPr>
      </w:pPr>
      <w:r>
        <w:t xml:space="preserve">La inversión requerida de $ </w:t>
      </w:r>
      <w:r w:rsidR="001C0256">
        <w:t>5</w:t>
      </w:r>
      <w:r w:rsidR="00CE1D86">
        <w:t>36</w:t>
      </w:r>
      <w:r>
        <w:t xml:space="preserve"> MCOP </w:t>
      </w:r>
      <w:r w:rsidR="00927038">
        <w:t xml:space="preserve">se podría recuperar en aproximadamente </w:t>
      </w:r>
      <w:r w:rsidR="001C0256">
        <w:t>7</w:t>
      </w:r>
      <w:r w:rsidR="00927038">
        <w:t xml:space="preserve"> años</w:t>
      </w:r>
      <w:r w:rsidR="000011C8">
        <w:t xml:space="preserve">, según el ahorro estimado de </w:t>
      </w:r>
      <w:r w:rsidR="00A51A32">
        <w:t xml:space="preserve">$ </w:t>
      </w:r>
      <w:r w:rsidR="006D099E">
        <w:t>77</w:t>
      </w:r>
      <w:r w:rsidR="009D466E">
        <w:t xml:space="preserve"> </w:t>
      </w:r>
      <w:r w:rsidR="00A51A32">
        <w:t xml:space="preserve">MCOP anuales. </w:t>
      </w:r>
      <w:r w:rsidR="00C23924">
        <w:t>El LCOE</w:t>
      </w:r>
      <w:r w:rsidR="00E265E3">
        <w:t xml:space="preserve"> se</w:t>
      </w:r>
      <w:r w:rsidR="00C23924">
        <w:t xml:space="preserve"> </w:t>
      </w:r>
      <w:r w:rsidR="00E265E3">
        <w:t xml:space="preserve">estimó </w:t>
      </w:r>
      <w:r w:rsidR="00C23924">
        <w:t>e</w:t>
      </w:r>
      <w:r w:rsidR="00E265E3">
        <w:t>n</w:t>
      </w:r>
      <w:r w:rsidR="00C23924">
        <w:t xml:space="preserve"> </w:t>
      </w:r>
      <w:r w:rsidR="00E265E3">
        <w:t xml:space="preserve">$ </w:t>
      </w:r>
      <w:r w:rsidR="006D5AE7">
        <w:t>204</w:t>
      </w:r>
      <w:r w:rsidR="00C23924">
        <w:t xml:space="preserve"> COP/kWh, </w:t>
      </w:r>
      <w:r w:rsidR="00E265E3">
        <w:t>mientras que actualmente el valor del kWh de la red</w:t>
      </w:r>
      <w:r w:rsidR="00C23924">
        <w:t xml:space="preserve"> </w:t>
      </w:r>
      <w:r w:rsidR="00E265E3">
        <w:t>eléctrica</w:t>
      </w:r>
      <w:r w:rsidR="00C23924">
        <w:t xml:space="preserve"> </w:t>
      </w:r>
      <w:r w:rsidR="00E265E3">
        <w:t>es de $</w:t>
      </w:r>
      <w:r w:rsidR="00C23924">
        <w:t xml:space="preserve"> 636 COP/kWh. </w:t>
      </w:r>
      <w:r w:rsidR="00D129B6">
        <w:t>Sin embargo, e</w:t>
      </w:r>
      <w:r w:rsidR="0085509C">
        <w:t xml:space="preserve">s necesario </w:t>
      </w:r>
      <w:r w:rsidR="00D129B6">
        <w:t xml:space="preserve">realizar </w:t>
      </w:r>
      <w:r w:rsidR="00AE16C8">
        <w:t>un análisis financiero más profundo</w:t>
      </w:r>
      <w:r w:rsidR="004F0BC0">
        <w:t xml:space="preserve"> para determinar las variables económicas que permitan identificar el comportamiento </w:t>
      </w:r>
      <w:r w:rsidR="00D129B6">
        <w:t xml:space="preserve">real </w:t>
      </w:r>
      <w:r w:rsidR="004F0BC0">
        <w:t>de la inversión</w:t>
      </w:r>
      <w:r w:rsidR="00D129B6">
        <w:t xml:space="preserve"> en el tiempo</w:t>
      </w:r>
      <w:r w:rsidR="004F0BC0">
        <w:t>.</w:t>
      </w:r>
    </w:p>
    <w:p w14:paraId="638EC05C" w14:textId="77777777" w:rsidR="002E420F" w:rsidRDefault="002E420F" w:rsidP="002E420F">
      <w:pPr>
        <w:pStyle w:val="Prrafodelista"/>
      </w:pPr>
    </w:p>
    <w:p w14:paraId="434FF1B5" w14:textId="29012D8C" w:rsidR="004F0BC0" w:rsidRDefault="004F0BC0" w:rsidP="00281515">
      <w:pPr>
        <w:pStyle w:val="Prrafodelista"/>
        <w:numPr>
          <w:ilvl w:val="0"/>
          <w:numId w:val="13"/>
        </w:numPr>
      </w:pPr>
      <w:r>
        <w:t xml:space="preserve">Para una </w:t>
      </w:r>
      <w:r w:rsidR="00A7271B">
        <w:t xml:space="preserve">posible </w:t>
      </w:r>
      <w:r>
        <w:t xml:space="preserve">fase de implementación </w:t>
      </w:r>
      <w:r w:rsidR="00A7271B">
        <w:t xml:space="preserve">del proyecto, </w:t>
      </w:r>
      <w:r>
        <w:t xml:space="preserve">se requiere realizar </w:t>
      </w:r>
      <w:r w:rsidR="005F6EA6">
        <w:t>la</w:t>
      </w:r>
      <w:r>
        <w:t xml:space="preserve"> ingeniería </w:t>
      </w:r>
      <w:r w:rsidR="005F6EA6">
        <w:t xml:space="preserve">de detalle </w:t>
      </w:r>
      <w:r w:rsidR="00E94860">
        <w:t xml:space="preserve">a través de una auditoría de grado de inversión (IGA, por sus siglas en inglés) </w:t>
      </w:r>
      <w:r>
        <w:t xml:space="preserve">para determinar </w:t>
      </w:r>
      <w:r w:rsidR="005F6EA6">
        <w:t xml:space="preserve">las </w:t>
      </w:r>
      <w:r>
        <w:t xml:space="preserve">cantidades exactas de equipos, materiales y </w:t>
      </w:r>
      <w:r w:rsidR="005F6EA6">
        <w:t>determinar</w:t>
      </w:r>
      <w:r w:rsidR="00AA59C1">
        <w:t xml:space="preserve"> sus </w:t>
      </w:r>
      <w:r>
        <w:t>costos</w:t>
      </w:r>
      <w:r w:rsidR="002E420F">
        <w:t xml:space="preserve"> exactos</w:t>
      </w:r>
      <w:r w:rsidR="00AA59C1">
        <w:t>.</w:t>
      </w:r>
    </w:p>
    <w:bookmarkEnd w:id="113"/>
    <w:p w14:paraId="5EBDF420" w14:textId="77777777" w:rsidR="00533C42" w:rsidRDefault="00533C42" w:rsidP="00BE0DC0"/>
    <w:p w14:paraId="6988A4C3" w14:textId="77777777" w:rsidR="00281515" w:rsidRDefault="00281515" w:rsidP="00BE0DC0"/>
    <w:p w14:paraId="5540E74D" w14:textId="77777777" w:rsidR="00281515" w:rsidRDefault="00281515" w:rsidP="00BE0DC0"/>
    <w:p w14:paraId="06586FD6" w14:textId="049D4C06" w:rsidR="00BE0DC0" w:rsidRPr="004B323D" w:rsidRDefault="00542E7A" w:rsidP="00542E7A">
      <w:pPr>
        <w:spacing w:after="0"/>
        <w:jc w:val="left"/>
      </w:pPr>
      <w:r>
        <w:br w:type="page"/>
      </w:r>
    </w:p>
    <w:bookmarkEnd w:id="112"/>
    <w:p w14:paraId="3A986987" w14:textId="77777777" w:rsidR="00F563AE" w:rsidRPr="004B323D" w:rsidRDefault="00984ED7" w:rsidP="00B658A9">
      <w:r w:rsidRPr="004B323D">
        <w:rPr>
          <w:rFonts w:eastAsiaTheme="minorHAnsi"/>
          <w:noProof/>
          <w:lang w:eastAsia="en-US"/>
        </w:rPr>
        <w:lastRenderedPageBreak/>
        <mc:AlternateContent>
          <mc:Choice Requires="wps">
            <w:drawing>
              <wp:anchor distT="0" distB="0" distL="114300" distR="114300" simplePos="0" relativeHeight="251656191" behindDoc="0" locked="0" layoutInCell="1" allowOverlap="1" wp14:anchorId="2A7ED721" wp14:editId="3B2372AD">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28" type="#_x0000_t202" style="position:absolute;left:0;text-align:left;margin-left:-56.35pt;margin-top:-70.5pt;width:592.6pt;height:863.2pt;z-index:2516561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" fillcolor="white [3201]" stroked="f" strokeweight=".5pt">
                <v:textbox inset="0,0,0,0">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4B323D" w:rsidRDefault="00B658A9" w:rsidP="00A72AF1">
      <w:pPr>
        <w:pStyle w:val="Ttulo"/>
      </w:pPr>
    </w:p>
    <w:p w14:paraId="39F08C17" w14:textId="77777777" w:rsidR="00F563AE" w:rsidRPr="00421E9E" w:rsidRDefault="00435A7D" w:rsidP="003B4BD5">
      <w:r w:rsidRPr="004B323D">
        <w:rPr>
          <w:noProof/>
        </w:rPr>
        <mc:AlternateContent>
          <mc:Choice Requires="wps">
            <w:drawing>
              <wp:anchor distT="0" distB="0" distL="114300" distR="114300" simplePos="0" relativeHeight="251663360" behindDoc="0" locked="0" layoutInCell="1" allowOverlap="1" wp14:anchorId="7C2ED1B1" wp14:editId="60ED69A0">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Published by</w:t>
                            </w:r>
                          </w:p>
                          <w:p w14:paraId="79EB938D" w14:textId="77777777" w:rsidR="00435A7D" w:rsidRPr="00417869" w:rsidRDefault="00435A7D" w:rsidP="00435A7D">
                            <w:pPr>
                              <w:jc w:val="left"/>
                              <w:rPr>
                                <w:rFonts w:eastAsiaTheme="minorHAnsi"/>
                                <w:lang w:val="en-US" w:eastAsia="en-US"/>
                              </w:rPr>
                            </w:pPr>
                            <w:r w:rsidRPr="00417869">
                              <w:rPr>
                                <w:rFonts w:eastAsiaTheme="minorHAnsi"/>
                                <w:b/>
                                <w:bCs/>
                                <w:lang w:val="en-US" w:eastAsia="en-US"/>
                              </w:rPr>
                              <w:t>C40 Cities Finance Facility</w:t>
                            </w:r>
                            <w:r w:rsidRPr="00417869">
                              <w:rPr>
                                <w:rFonts w:eastAsiaTheme="minorHAnsi"/>
                                <w:b/>
                                <w:bCs/>
                                <w:lang w:val="en-US" w:eastAsia="en-US"/>
                              </w:rPr>
                              <w:br/>
                            </w:r>
                            <w:r w:rsidRPr="00417869">
                              <w:rPr>
                                <w:rFonts w:eastAsiaTheme="minorHAnsi"/>
                                <w:lang w:val="en-US" w:eastAsia="en-US"/>
                              </w:rPr>
                              <w:t>Deutsche Gesellschaft für Internationale Zusammenarbeit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29" type="#_x0000_t202" style="position:absolute;left:0;text-align:left;margin-left:22.45pt;margin-top:295.6pt;width:229.1pt;height:257.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mNqKQIAAEw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" fillcolor="white [3201]" stroked="f" strokeweight=".5pt">
                <v:textbox inset="0,0,0,0">
                  <w:txbxContent>
                    <w:p w14:paraId="2D2830F9"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Published by</w:t>
                      </w:r>
                    </w:p>
                    <w:p w14:paraId="79EB938D" w14:textId="77777777" w:rsidR="00435A7D" w:rsidRPr="00417869" w:rsidRDefault="00435A7D" w:rsidP="00435A7D">
                      <w:pPr>
                        <w:jc w:val="left"/>
                        <w:rPr>
                          <w:rFonts w:eastAsiaTheme="minorHAnsi"/>
                          <w:lang w:val="en-US" w:eastAsia="en-US"/>
                        </w:rPr>
                      </w:pPr>
                      <w:r w:rsidRPr="00417869">
                        <w:rPr>
                          <w:rFonts w:eastAsiaTheme="minorHAnsi"/>
                          <w:b/>
                          <w:bCs/>
                          <w:lang w:val="en-US" w:eastAsia="en-US"/>
                        </w:rPr>
                        <w:t>C40 Cities Finance Facility</w:t>
                      </w:r>
                      <w:r w:rsidRPr="00417869">
                        <w:rPr>
                          <w:rFonts w:eastAsiaTheme="minorHAnsi"/>
                          <w:b/>
                          <w:bCs/>
                          <w:lang w:val="en-US" w:eastAsia="en-US"/>
                        </w:rPr>
                        <w:br/>
                      </w:r>
                      <w:r w:rsidRPr="00417869">
                        <w:rPr>
                          <w:rFonts w:eastAsiaTheme="minorHAnsi"/>
                          <w:lang w:val="en-US" w:eastAsia="en-US"/>
                        </w:rPr>
                        <w:t>Deutsche Gesellschaft für Internationale Zusammenarbeit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Eschborn,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v:textbox>
              </v:shape>
            </w:pict>
          </mc:Fallback>
        </mc:AlternateContent>
      </w:r>
    </w:p>
    <w:sectPr w:rsidR="00F563AE" w:rsidRPr="00421E9E" w:rsidSect="00FA06C1">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180503" w14:textId="77777777" w:rsidR="006B2F0C" w:rsidRPr="004B323D" w:rsidRDefault="006B2F0C" w:rsidP="000833B9">
      <w:r w:rsidRPr="004B323D">
        <w:separator/>
      </w:r>
    </w:p>
    <w:p w14:paraId="2C852F14" w14:textId="77777777" w:rsidR="006B2F0C" w:rsidRPr="004B323D" w:rsidRDefault="006B2F0C" w:rsidP="000833B9"/>
    <w:p w14:paraId="0C6BEB82" w14:textId="77777777" w:rsidR="006B2F0C" w:rsidRPr="004B323D" w:rsidRDefault="006B2F0C" w:rsidP="000833B9"/>
  </w:endnote>
  <w:endnote w:type="continuationSeparator" w:id="0">
    <w:p w14:paraId="00D28DF4" w14:textId="77777777" w:rsidR="006B2F0C" w:rsidRPr="004B323D" w:rsidRDefault="006B2F0C" w:rsidP="000833B9">
      <w:r w:rsidRPr="004B323D">
        <w:continuationSeparator/>
      </w:r>
    </w:p>
    <w:p w14:paraId="289C6E82" w14:textId="77777777" w:rsidR="006B2F0C" w:rsidRPr="004B323D" w:rsidRDefault="006B2F0C" w:rsidP="000833B9"/>
    <w:p w14:paraId="144832CB" w14:textId="77777777" w:rsidR="006B2F0C" w:rsidRPr="004B323D" w:rsidRDefault="006B2F0C" w:rsidP="000833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Condensed">
    <w:panose1 w:val="00000506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rlow">
    <w:altName w:val="Calibri"/>
    <w:panose1 w:val="00000500000000000000"/>
    <w:charset w:val="00"/>
    <w:family w:val="auto"/>
    <w:pitch w:val="variable"/>
    <w:sig w:usb0="20000007" w:usb1="00000000" w:usb2="00000000" w:usb3="00000000" w:csb0="00000193" w:csb1="00000000"/>
  </w:font>
  <w:font w:name="Open Sans">
    <w:panose1 w:val="020B0606030504020204"/>
    <w:charset w:val="00"/>
    <w:family w:val="swiss"/>
    <w:pitch w:val="variable"/>
    <w:sig w:usb0="E00002EF" w:usb1="4000205B" w:usb2="00000028" w:usb3="00000000" w:csb0="0000019F" w:csb1="00000000"/>
  </w:font>
  <w:font w:name="Barlow Condensed Medium">
    <w:altName w:val="Calibri"/>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SMA Futura Global">
    <w:altName w:val="Calibri"/>
    <w:panose1 w:val="020B0604020202020204"/>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77341213"/>
      <w:docPartObj>
        <w:docPartGallery w:val="Page Numbers (Bottom of Page)"/>
        <w:docPartUnique/>
      </w:docPartObj>
    </w:sdtPr>
    <w:sdtEndPr>
      <w:rPr>
        <w:rStyle w:val="Nmerodepgina"/>
      </w:rPr>
    </w:sdtEndPr>
    <w:sdtContent>
      <w:p w14:paraId="610DD6B8" w14:textId="27087457" w:rsidR="00584554" w:rsidRPr="004B323D" w:rsidRDefault="00584554" w:rsidP="006C3950">
        <w:pPr>
          <w:pStyle w:val="Piedepgina"/>
          <w:framePr w:wrap="none" w:vAnchor="text" w:hAnchor="margin" w:xAlign="right" w:y="1"/>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345551741"/>
      <w:docPartObj>
        <w:docPartGallery w:val="Page Numbers (Bottom of Page)"/>
        <w:docPartUnique/>
      </w:docPartObj>
    </w:sdtPr>
    <w:sdtEndPr>
      <w:rPr>
        <w:rStyle w:val="Nmerodepgina"/>
      </w:rPr>
    </w:sdtEndPr>
    <w:sdtContent>
      <w:p w14:paraId="6AF32BA8" w14:textId="37429755" w:rsidR="00584554" w:rsidRPr="004B323D" w:rsidRDefault="00584554" w:rsidP="00584554">
        <w:pPr>
          <w:pStyle w:val="Piedepgina"/>
          <w:framePr w:wrap="none" w:vAnchor="text" w:hAnchor="margin" w:xAlign="right" w:y="1"/>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178348695"/>
      <w:docPartObj>
        <w:docPartGallery w:val="Page Numbers (Bottom of Page)"/>
        <w:docPartUnique/>
      </w:docPartObj>
    </w:sdtPr>
    <w:sdtEndPr>
      <w:rPr>
        <w:rStyle w:val="Nmerodepgina"/>
      </w:rPr>
    </w:sdtEndPr>
    <w:sdtContent>
      <w:p w14:paraId="0DDEAB91" w14:textId="750E366D" w:rsidR="008870B5" w:rsidRPr="004B323D" w:rsidRDefault="008870B5" w:rsidP="00584554">
        <w:pPr>
          <w:pStyle w:val="Piedepgina"/>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p w14:paraId="3268A3EE" w14:textId="77777777" w:rsidR="008870B5" w:rsidRPr="004B323D" w:rsidRDefault="008870B5" w:rsidP="000833B9">
    <w:pPr>
      <w:pStyle w:val="Piedepgina"/>
    </w:pPr>
  </w:p>
  <w:p w14:paraId="7365BB86" w14:textId="77777777" w:rsidR="00BF293D" w:rsidRPr="004B323D" w:rsidRDefault="00BF293D" w:rsidP="000833B9"/>
  <w:p w14:paraId="20D7EA42" w14:textId="77777777" w:rsidR="00BF293D" w:rsidRPr="004B323D" w:rsidRDefault="00BF293D"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584554" w:rsidRPr="004B323D" w:rsidRDefault="00584554" w:rsidP="00584554">
        <w:pPr>
          <w:pStyle w:val="Piedepgina"/>
          <w:framePr w:wrap="none" w:vAnchor="text" w:hAnchor="margin" w:xAlign="right" w:y="1"/>
          <w:rPr>
            <w:rStyle w:val="Nmerodepgina"/>
          </w:rPr>
        </w:pPr>
        <w:r w:rsidRPr="004B323D">
          <w:rPr>
            <w:rStyle w:val="TtuloCar"/>
          </w:rPr>
          <w:fldChar w:fldCharType="begin"/>
        </w:r>
        <w:r w:rsidRPr="004B323D">
          <w:rPr>
            <w:rStyle w:val="TtuloCar"/>
          </w:rPr>
          <w:instrText xml:space="preserve"> PAGE </w:instrText>
        </w:r>
        <w:r w:rsidRPr="004B323D">
          <w:rPr>
            <w:rStyle w:val="TtuloCar"/>
          </w:rPr>
          <w:fldChar w:fldCharType="separate"/>
        </w:r>
        <w:r w:rsidRPr="004B323D">
          <w:rPr>
            <w:rStyle w:val="TtuloCar"/>
          </w:rPr>
          <w:t>2</w:t>
        </w:r>
        <w:r w:rsidRPr="004B323D">
          <w:rPr>
            <w:rStyle w:val="TtuloCar"/>
          </w:rPr>
          <w:fldChar w:fldCharType="end"/>
        </w:r>
      </w:p>
    </w:sdtContent>
  </w:sdt>
  <w:p w14:paraId="1FEC0037" w14:textId="13E8980D" w:rsidR="00BF293D" w:rsidRPr="004B323D" w:rsidRDefault="00D2233D" w:rsidP="00BD2564">
    <w:pPr>
      <w:pStyle w:val="Ttulo"/>
    </w:pPr>
    <w:r w:rsidRPr="004B323D">
      <w:t xml:space="preserve">Informe WTA </w:t>
    </w:r>
    <w:r w:rsidR="00BD2564">
      <w:t>de la Universidad Distrital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ADC15" w14:textId="77777777" w:rsidR="006B2F0C" w:rsidRPr="004B323D" w:rsidRDefault="006B2F0C" w:rsidP="000833B9"/>
    <w:p w14:paraId="4C49CB79" w14:textId="77777777" w:rsidR="006B2F0C" w:rsidRPr="004B323D" w:rsidRDefault="006B2F0C" w:rsidP="000833B9"/>
  </w:footnote>
  <w:footnote w:type="continuationSeparator" w:id="0">
    <w:p w14:paraId="65CB66C7" w14:textId="77777777" w:rsidR="006B2F0C" w:rsidRPr="004B323D" w:rsidRDefault="006B2F0C" w:rsidP="000833B9">
      <w:r w:rsidRPr="004B323D">
        <w:continuationSeparator/>
      </w:r>
    </w:p>
    <w:p w14:paraId="4732CE5D" w14:textId="77777777" w:rsidR="006B2F0C" w:rsidRPr="004B323D" w:rsidRDefault="006B2F0C" w:rsidP="000833B9"/>
    <w:p w14:paraId="0323991C" w14:textId="77777777" w:rsidR="006B2F0C" w:rsidRPr="004B323D" w:rsidRDefault="006B2F0C" w:rsidP="000833B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01B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47D94"/>
    <w:multiLevelType w:val="hybridMultilevel"/>
    <w:tmpl w:val="C690F4B0"/>
    <w:lvl w:ilvl="0" w:tplc="A89269E4">
      <w:start w:val="1"/>
      <w:numFmt w:val="bullet"/>
      <w:lvlText w:val="&gt;"/>
      <w:lvlJc w:val="left"/>
      <w:pPr>
        <w:ind w:left="720" w:hanging="360"/>
      </w:pPr>
      <w:rPr>
        <w:rFonts w:ascii="Barlow Condensed" w:hAnsi="Barlow Condensed" w:hint="default"/>
        <w:b/>
        <w:i w:val="0"/>
        <w:color w:val="129E47"/>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9A81D0D"/>
    <w:multiLevelType w:val="multilevel"/>
    <w:tmpl w:val="516AC3E8"/>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0F881792"/>
    <w:multiLevelType w:val="hybridMultilevel"/>
    <w:tmpl w:val="D63425E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5D62D87"/>
    <w:multiLevelType w:val="hybridMultilevel"/>
    <w:tmpl w:val="7A94F4EA"/>
    <w:lvl w:ilvl="0" w:tplc="5DD8C588">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EB47BFC"/>
    <w:multiLevelType w:val="hybridMultilevel"/>
    <w:tmpl w:val="248EC9FE"/>
    <w:lvl w:ilvl="0" w:tplc="46326BC6">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8EB674C"/>
    <w:multiLevelType w:val="hybridMultilevel"/>
    <w:tmpl w:val="6868BD3E"/>
    <w:lvl w:ilvl="0" w:tplc="BFEAF00A">
      <w:start w:val="4"/>
      <w:numFmt w:val="bullet"/>
      <w:lvlText w:val=""/>
      <w:lvlJc w:val="left"/>
      <w:pPr>
        <w:ind w:left="720" w:hanging="360"/>
      </w:pPr>
      <w:rPr>
        <w:rFonts w:ascii="Symbol" w:eastAsia="Times New Roman"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E680CAD"/>
    <w:multiLevelType w:val="hybridMultilevel"/>
    <w:tmpl w:val="D6BC66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3D05CF4"/>
    <w:multiLevelType w:val="multilevel"/>
    <w:tmpl w:val="FA289D58"/>
    <w:lvl w:ilvl="0">
      <w:start w:val="1"/>
      <w:numFmt w:val="decimal"/>
      <w:lvlText w:val="%1."/>
      <w:lvlJc w:val="left"/>
      <w:pPr>
        <w:ind w:left="1080"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3"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9C9570F"/>
    <w:multiLevelType w:val="hybridMultilevel"/>
    <w:tmpl w:val="26DC527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023744996">
    <w:abstractNumId w:val="7"/>
  </w:num>
  <w:num w:numId="2" w16cid:durableId="1801262355">
    <w:abstractNumId w:val="15"/>
  </w:num>
  <w:num w:numId="3" w16cid:durableId="624315173">
    <w:abstractNumId w:val="13"/>
  </w:num>
  <w:num w:numId="4" w16cid:durableId="1837650360">
    <w:abstractNumId w:val="4"/>
  </w:num>
  <w:num w:numId="5" w16cid:durableId="1795174972">
    <w:abstractNumId w:val="9"/>
  </w:num>
  <w:num w:numId="6" w16cid:durableId="1065883382">
    <w:abstractNumId w:val="14"/>
  </w:num>
  <w:num w:numId="7" w16cid:durableId="1255164192">
    <w:abstractNumId w:val="8"/>
  </w:num>
  <w:num w:numId="8" w16cid:durableId="1332677022">
    <w:abstractNumId w:val="12"/>
  </w:num>
  <w:num w:numId="9" w16cid:durableId="1321421937">
    <w:abstractNumId w:val="0"/>
  </w:num>
  <w:num w:numId="10" w16cid:durableId="179903230">
    <w:abstractNumId w:val="3"/>
  </w:num>
  <w:num w:numId="11" w16cid:durableId="890650468">
    <w:abstractNumId w:val="16"/>
  </w:num>
  <w:num w:numId="12" w16cid:durableId="1827237062">
    <w:abstractNumId w:val="2"/>
  </w:num>
  <w:num w:numId="13" w16cid:durableId="1338120168">
    <w:abstractNumId w:val="1"/>
  </w:num>
  <w:num w:numId="14" w16cid:durableId="1607078906">
    <w:abstractNumId w:val="11"/>
  </w:num>
  <w:num w:numId="15" w16cid:durableId="1483618977">
    <w:abstractNumId w:val="5"/>
  </w:num>
  <w:num w:numId="16" w16cid:durableId="914128878">
    <w:abstractNumId w:val="10"/>
  </w:num>
  <w:num w:numId="17" w16cid:durableId="24133073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ED7"/>
    <w:rsid w:val="000011C8"/>
    <w:rsid w:val="00003A96"/>
    <w:rsid w:val="000058AB"/>
    <w:rsid w:val="000102EC"/>
    <w:rsid w:val="0001185C"/>
    <w:rsid w:val="000170BD"/>
    <w:rsid w:val="000179EB"/>
    <w:rsid w:val="00017BC9"/>
    <w:rsid w:val="000210D9"/>
    <w:rsid w:val="00023303"/>
    <w:rsid w:val="00023DBD"/>
    <w:rsid w:val="00023E60"/>
    <w:rsid w:val="000241D2"/>
    <w:rsid w:val="0003080D"/>
    <w:rsid w:val="00031F02"/>
    <w:rsid w:val="0003524D"/>
    <w:rsid w:val="00041578"/>
    <w:rsid w:val="00044046"/>
    <w:rsid w:val="00051309"/>
    <w:rsid w:val="0005172A"/>
    <w:rsid w:val="000529BD"/>
    <w:rsid w:val="0005407A"/>
    <w:rsid w:val="00055F52"/>
    <w:rsid w:val="00060953"/>
    <w:rsid w:val="0006181B"/>
    <w:rsid w:val="000619A3"/>
    <w:rsid w:val="00066C2E"/>
    <w:rsid w:val="00067BCC"/>
    <w:rsid w:val="00073764"/>
    <w:rsid w:val="00074406"/>
    <w:rsid w:val="00075E17"/>
    <w:rsid w:val="000772DB"/>
    <w:rsid w:val="00080C04"/>
    <w:rsid w:val="000833B9"/>
    <w:rsid w:val="0008449F"/>
    <w:rsid w:val="00090EAB"/>
    <w:rsid w:val="00091E2D"/>
    <w:rsid w:val="00093B4C"/>
    <w:rsid w:val="000975BC"/>
    <w:rsid w:val="000A0579"/>
    <w:rsid w:val="000A12ED"/>
    <w:rsid w:val="000A2412"/>
    <w:rsid w:val="000A4820"/>
    <w:rsid w:val="000A5106"/>
    <w:rsid w:val="000B3AD9"/>
    <w:rsid w:val="000B4E76"/>
    <w:rsid w:val="000C32AD"/>
    <w:rsid w:val="000C5C08"/>
    <w:rsid w:val="000C6897"/>
    <w:rsid w:val="000D00EF"/>
    <w:rsid w:val="000D2AB6"/>
    <w:rsid w:val="000D5963"/>
    <w:rsid w:val="000E16E8"/>
    <w:rsid w:val="000E1C6C"/>
    <w:rsid w:val="000E27BE"/>
    <w:rsid w:val="000E3CDC"/>
    <w:rsid w:val="000E71DE"/>
    <w:rsid w:val="00101058"/>
    <w:rsid w:val="00102509"/>
    <w:rsid w:val="0010479A"/>
    <w:rsid w:val="00111666"/>
    <w:rsid w:val="00111970"/>
    <w:rsid w:val="001208EF"/>
    <w:rsid w:val="0012359E"/>
    <w:rsid w:val="00124F20"/>
    <w:rsid w:val="00130151"/>
    <w:rsid w:val="00130B4F"/>
    <w:rsid w:val="00133E1F"/>
    <w:rsid w:val="00134535"/>
    <w:rsid w:val="001434EC"/>
    <w:rsid w:val="00153BA8"/>
    <w:rsid w:val="0015500B"/>
    <w:rsid w:val="00155C5F"/>
    <w:rsid w:val="00156512"/>
    <w:rsid w:val="00157979"/>
    <w:rsid w:val="0016137A"/>
    <w:rsid w:val="0016210D"/>
    <w:rsid w:val="00162188"/>
    <w:rsid w:val="00165C4D"/>
    <w:rsid w:val="00173904"/>
    <w:rsid w:val="00177604"/>
    <w:rsid w:val="00184474"/>
    <w:rsid w:val="001867C6"/>
    <w:rsid w:val="00186EB6"/>
    <w:rsid w:val="0018759E"/>
    <w:rsid w:val="001A76C7"/>
    <w:rsid w:val="001B0C2B"/>
    <w:rsid w:val="001B45AA"/>
    <w:rsid w:val="001C0256"/>
    <w:rsid w:val="001C2668"/>
    <w:rsid w:val="001C2FB9"/>
    <w:rsid w:val="001D09F5"/>
    <w:rsid w:val="001D555B"/>
    <w:rsid w:val="001D5971"/>
    <w:rsid w:val="001D5B64"/>
    <w:rsid w:val="001D6D9B"/>
    <w:rsid w:val="001E4001"/>
    <w:rsid w:val="001E4AE1"/>
    <w:rsid w:val="001E72B8"/>
    <w:rsid w:val="001F17B0"/>
    <w:rsid w:val="001F319B"/>
    <w:rsid w:val="001F4C46"/>
    <w:rsid w:val="001F7FD2"/>
    <w:rsid w:val="00200336"/>
    <w:rsid w:val="00202128"/>
    <w:rsid w:val="00202A7E"/>
    <w:rsid w:val="00204923"/>
    <w:rsid w:val="00204B64"/>
    <w:rsid w:val="002065EE"/>
    <w:rsid w:val="002102F1"/>
    <w:rsid w:val="00210E4D"/>
    <w:rsid w:val="00212895"/>
    <w:rsid w:val="00215E60"/>
    <w:rsid w:val="00217B15"/>
    <w:rsid w:val="00217C28"/>
    <w:rsid w:val="002203F2"/>
    <w:rsid w:val="00221373"/>
    <w:rsid w:val="00225C8B"/>
    <w:rsid w:val="00226CB5"/>
    <w:rsid w:val="002329FA"/>
    <w:rsid w:val="0023462C"/>
    <w:rsid w:val="00237D27"/>
    <w:rsid w:val="00241057"/>
    <w:rsid w:val="00241767"/>
    <w:rsid w:val="00243442"/>
    <w:rsid w:val="002441FB"/>
    <w:rsid w:val="002475E8"/>
    <w:rsid w:val="00247DF3"/>
    <w:rsid w:val="00253E5E"/>
    <w:rsid w:val="002544DF"/>
    <w:rsid w:val="00256440"/>
    <w:rsid w:val="002613E4"/>
    <w:rsid w:val="00263BDA"/>
    <w:rsid w:val="00265655"/>
    <w:rsid w:val="00265A14"/>
    <w:rsid w:val="00266EFC"/>
    <w:rsid w:val="00273E92"/>
    <w:rsid w:val="0027534B"/>
    <w:rsid w:val="00276949"/>
    <w:rsid w:val="00281515"/>
    <w:rsid w:val="002844A8"/>
    <w:rsid w:val="00291FEE"/>
    <w:rsid w:val="00294761"/>
    <w:rsid w:val="00295081"/>
    <w:rsid w:val="002A0557"/>
    <w:rsid w:val="002A1563"/>
    <w:rsid w:val="002A17E7"/>
    <w:rsid w:val="002A610D"/>
    <w:rsid w:val="002A6775"/>
    <w:rsid w:val="002B356E"/>
    <w:rsid w:val="002C0677"/>
    <w:rsid w:val="002C2FA7"/>
    <w:rsid w:val="002C3F78"/>
    <w:rsid w:val="002D3D50"/>
    <w:rsid w:val="002E018A"/>
    <w:rsid w:val="002E420F"/>
    <w:rsid w:val="002E7331"/>
    <w:rsid w:val="002E7419"/>
    <w:rsid w:val="002F0E5C"/>
    <w:rsid w:val="002F11D5"/>
    <w:rsid w:val="002F48E6"/>
    <w:rsid w:val="00302498"/>
    <w:rsid w:val="00303183"/>
    <w:rsid w:val="00303578"/>
    <w:rsid w:val="00303785"/>
    <w:rsid w:val="0030586D"/>
    <w:rsid w:val="0030594A"/>
    <w:rsid w:val="003071A2"/>
    <w:rsid w:val="003113A3"/>
    <w:rsid w:val="00312157"/>
    <w:rsid w:val="003161EA"/>
    <w:rsid w:val="00320EAC"/>
    <w:rsid w:val="00322892"/>
    <w:rsid w:val="0032322F"/>
    <w:rsid w:val="003235AA"/>
    <w:rsid w:val="003240DF"/>
    <w:rsid w:val="003245E2"/>
    <w:rsid w:val="00330EC5"/>
    <w:rsid w:val="00330F6A"/>
    <w:rsid w:val="00332B62"/>
    <w:rsid w:val="00334127"/>
    <w:rsid w:val="00334BEB"/>
    <w:rsid w:val="00340F8C"/>
    <w:rsid w:val="003456A0"/>
    <w:rsid w:val="003461C6"/>
    <w:rsid w:val="003479FF"/>
    <w:rsid w:val="00351D78"/>
    <w:rsid w:val="00356057"/>
    <w:rsid w:val="00362BB6"/>
    <w:rsid w:val="00362DAA"/>
    <w:rsid w:val="00363B8B"/>
    <w:rsid w:val="0037063F"/>
    <w:rsid w:val="00371A92"/>
    <w:rsid w:val="00373F92"/>
    <w:rsid w:val="00375E97"/>
    <w:rsid w:val="00377B0F"/>
    <w:rsid w:val="00393526"/>
    <w:rsid w:val="003A240F"/>
    <w:rsid w:val="003A34E0"/>
    <w:rsid w:val="003A3B40"/>
    <w:rsid w:val="003A720D"/>
    <w:rsid w:val="003A7235"/>
    <w:rsid w:val="003B08A8"/>
    <w:rsid w:val="003B4BD5"/>
    <w:rsid w:val="003B6FAA"/>
    <w:rsid w:val="003B77C7"/>
    <w:rsid w:val="003C02A7"/>
    <w:rsid w:val="003D6043"/>
    <w:rsid w:val="003D6EB4"/>
    <w:rsid w:val="003E1349"/>
    <w:rsid w:val="003E72FF"/>
    <w:rsid w:val="003E7E15"/>
    <w:rsid w:val="003E7EAD"/>
    <w:rsid w:val="003F0FAC"/>
    <w:rsid w:val="003F2D7D"/>
    <w:rsid w:val="003F6D95"/>
    <w:rsid w:val="00405F88"/>
    <w:rsid w:val="0041201E"/>
    <w:rsid w:val="00412679"/>
    <w:rsid w:val="00412B35"/>
    <w:rsid w:val="00412EE3"/>
    <w:rsid w:val="00417869"/>
    <w:rsid w:val="00417CB6"/>
    <w:rsid w:val="00417D95"/>
    <w:rsid w:val="00421E9E"/>
    <w:rsid w:val="004235A7"/>
    <w:rsid w:val="00435A7D"/>
    <w:rsid w:val="00435B24"/>
    <w:rsid w:val="004360FA"/>
    <w:rsid w:val="00437C97"/>
    <w:rsid w:val="00445B20"/>
    <w:rsid w:val="00447466"/>
    <w:rsid w:val="00453B80"/>
    <w:rsid w:val="00461D94"/>
    <w:rsid w:val="00464DB7"/>
    <w:rsid w:val="00471E7D"/>
    <w:rsid w:val="00475724"/>
    <w:rsid w:val="004758E4"/>
    <w:rsid w:val="00476555"/>
    <w:rsid w:val="00481942"/>
    <w:rsid w:val="004826B6"/>
    <w:rsid w:val="00484C9F"/>
    <w:rsid w:val="0048670F"/>
    <w:rsid w:val="00487A5B"/>
    <w:rsid w:val="00490BCF"/>
    <w:rsid w:val="00492DEB"/>
    <w:rsid w:val="00493BB7"/>
    <w:rsid w:val="00495AA9"/>
    <w:rsid w:val="0049774D"/>
    <w:rsid w:val="004A02AC"/>
    <w:rsid w:val="004A21E2"/>
    <w:rsid w:val="004A54D4"/>
    <w:rsid w:val="004A5B20"/>
    <w:rsid w:val="004A68A7"/>
    <w:rsid w:val="004A77EF"/>
    <w:rsid w:val="004B2067"/>
    <w:rsid w:val="004B323D"/>
    <w:rsid w:val="004B6F46"/>
    <w:rsid w:val="004C307E"/>
    <w:rsid w:val="004C605B"/>
    <w:rsid w:val="004D14E7"/>
    <w:rsid w:val="004D1F09"/>
    <w:rsid w:val="004D24A8"/>
    <w:rsid w:val="004D3276"/>
    <w:rsid w:val="004E1BD9"/>
    <w:rsid w:val="004E76B7"/>
    <w:rsid w:val="004F0BC0"/>
    <w:rsid w:val="00502762"/>
    <w:rsid w:val="00503B28"/>
    <w:rsid w:val="0050475F"/>
    <w:rsid w:val="00506710"/>
    <w:rsid w:val="005074A8"/>
    <w:rsid w:val="005136FB"/>
    <w:rsid w:val="005177CD"/>
    <w:rsid w:val="005248BB"/>
    <w:rsid w:val="005279AA"/>
    <w:rsid w:val="00533C42"/>
    <w:rsid w:val="00534754"/>
    <w:rsid w:val="00536D5B"/>
    <w:rsid w:val="00541E63"/>
    <w:rsid w:val="005422F2"/>
    <w:rsid w:val="00542E6D"/>
    <w:rsid w:val="00542E7A"/>
    <w:rsid w:val="00544751"/>
    <w:rsid w:val="005508EC"/>
    <w:rsid w:val="005531A7"/>
    <w:rsid w:val="00554C62"/>
    <w:rsid w:val="00560051"/>
    <w:rsid w:val="005617AA"/>
    <w:rsid w:val="00564F9A"/>
    <w:rsid w:val="00567527"/>
    <w:rsid w:val="00570E67"/>
    <w:rsid w:val="00576FC4"/>
    <w:rsid w:val="00584554"/>
    <w:rsid w:val="00587452"/>
    <w:rsid w:val="00587D88"/>
    <w:rsid w:val="005927FF"/>
    <w:rsid w:val="00592807"/>
    <w:rsid w:val="00594F29"/>
    <w:rsid w:val="005953B6"/>
    <w:rsid w:val="005960DB"/>
    <w:rsid w:val="005A14B4"/>
    <w:rsid w:val="005A3024"/>
    <w:rsid w:val="005A5707"/>
    <w:rsid w:val="005A6684"/>
    <w:rsid w:val="005A7FCC"/>
    <w:rsid w:val="005B0419"/>
    <w:rsid w:val="005B15EF"/>
    <w:rsid w:val="005B3DF1"/>
    <w:rsid w:val="005B44D2"/>
    <w:rsid w:val="005B641D"/>
    <w:rsid w:val="005B7BDB"/>
    <w:rsid w:val="005D34BE"/>
    <w:rsid w:val="005D3E7B"/>
    <w:rsid w:val="005E09B7"/>
    <w:rsid w:val="005E0A68"/>
    <w:rsid w:val="005E1839"/>
    <w:rsid w:val="005E33E4"/>
    <w:rsid w:val="005F0FD4"/>
    <w:rsid w:val="005F6EA6"/>
    <w:rsid w:val="00600899"/>
    <w:rsid w:val="0060188D"/>
    <w:rsid w:val="006043ED"/>
    <w:rsid w:val="00605D16"/>
    <w:rsid w:val="00605F3C"/>
    <w:rsid w:val="00606FA0"/>
    <w:rsid w:val="00607A4F"/>
    <w:rsid w:val="0061039A"/>
    <w:rsid w:val="00611479"/>
    <w:rsid w:val="006140EC"/>
    <w:rsid w:val="006150DC"/>
    <w:rsid w:val="00615401"/>
    <w:rsid w:val="00615586"/>
    <w:rsid w:val="00617020"/>
    <w:rsid w:val="00617471"/>
    <w:rsid w:val="0062186E"/>
    <w:rsid w:val="00622043"/>
    <w:rsid w:val="0062219F"/>
    <w:rsid w:val="0062437D"/>
    <w:rsid w:val="006253DD"/>
    <w:rsid w:val="00627CA9"/>
    <w:rsid w:val="006328F6"/>
    <w:rsid w:val="006334E8"/>
    <w:rsid w:val="00641321"/>
    <w:rsid w:val="00647575"/>
    <w:rsid w:val="00650774"/>
    <w:rsid w:val="00650AAE"/>
    <w:rsid w:val="0065165D"/>
    <w:rsid w:val="00653318"/>
    <w:rsid w:val="00654CFA"/>
    <w:rsid w:val="0065729D"/>
    <w:rsid w:val="00657A00"/>
    <w:rsid w:val="00657AF6"/>
    <w:rsid w:val="00657BE2"/>
    <w:rsid w:val="00665CFB"/>
    <w:rsid w:val="00671C2F"/>
    <w:rsid w:val="006724E2"/>
    <w:rsid w:val="00675C15"/>
    <w:rsid w:val="00676D3E"/>
    <w:rsid w:val="006826C2"/>
    <w:rsid w:val="00690F4D"/>
    <w:rsid w:val="00695D5C"/>
    <w:rsid w:val="0069773B"/>
    <w:rsid w:val="006A5102"/>
    <w:rsid w:val="006B2F0C"/>
    <w:rsid w:val="006C015C"/>
    <w:rsid w:val="006C3F60"/>
    <w:rsid w:val="006D099E"/>
    <w:rsid w:val="006D11AD"/>
    <w:rsid w:val="006D1D55"/>
    <w:rsid w:val="006D2128"/>
    <w:rsid w:val="006D288E"/>
    <w:rsid w:val="006D4B47"/>
    <w:rsid w:val="006D5AE7"/>
    <w:rsid w:val="006E6814"/>
    <w:rsid w:val="006F20EE"/>
    <w:rsid w:val="006F33CC"/>
    <w:rsid w:val="006F45CF"/>
    <w:rsid w:val="006F4B43"/>
    <w:rsid w:val="006F7DE0"/>
    <w:rsid w:val="00703914"/>
    <w:rsid w:val="00707274"/>
    <w:rsid w:val="00711C6D"/>
    <w:rsid w:val="00715151"/>
    <w:rsid w:val="007240B3"/>
    <w:rsid w:val="0072601F"/>
    <w:rsid w:val="00731F3E"/>
    <w:rsid w:val="00734853"/>
    <w:rsid w:val="00734E3F"/>
    <w:rsid w:val="0073528B"/>
    <w:rsid w:val="0074140A"/>
    <w:rsid w:val="0074488D"/>
    <w:rsid w:val="0074490A"/>
    <w:rsid w:val="00745D4B"/>
    <w:rsid w:val="00746C49"/>
    <w:rsid w:val="007517AD"/>
    <w:rsid w:val="00753404"/>
    <w:rsid w:val="0075391C"/>
    <w:rsid w:val="00753A1B"/>
    <w:rsid w:val="00756706"/>
    <w:rsid w:val="00757262"/>
    <w:rsid w:val="00760789"/>
    <w:rsid w:val="007656C7"/>
    <w:rsid w:val="00766BB4"/>
    <w:rsid w:val="00767495"/>
    <w:rsid w:val="007700DF"/>
    <w:rsid w:val="00790D71"/>
    <w:rsid w:val="007913B0"/>
    <w:rsid w:val="00791A26"/>
    <w:rsid w:val="00791A34"/>
    <w:rsid w:val="00794C1F"/>
    <w:rsid w:val="00795883"/>
    <w:rsid w:val="007967F2"/>
    <w:rsid w:val="00797936"/>
    <w:rsid w:val="007A0892"/>
    <w:rsid w:val="007A0A7B"/>
    <w:rsid w:val="007A160E"/>
    <w:rsid w:val="007A6EDA"/>
    <w:rsid w:val="007B010D"/>
    <w:rsid w:val="007B0E19"/>
    <w:rsid w:val="007B1706"/>
    <w:rsid w:val="007B3367"/>
    <w:rsid w:val="007B576B"/>
    <w:rsid w:val="007B6D21"/>
    <w:rsid w:val="007C403F"/>
    <w:rsid w:val="007D53A5"/>
    <w:rsid w:val="007D5E20"/>
    <w:rsid w:val="007D5E7F"/>
    <w:rsid w:val="007E1F5B"/>
    <w:rsid w:val="007E429C"/>
    <w:rsid w:val="007F2412"/>
    <w:rsid w:val="007F26AC"/>
    <w:rsid w:val="007F3A74"/>
    <w:rsid w:val="007F4753"/>
    <w:rsid w:val="007F58FA"/>
    <w:rsid w:val="00813395"/>
    <w:rsid w:val="0081790E"/>
    <w:rsid w:val="008220A8"/>
    <w:rsid w:val="008260CD"/>
    <w:rsid w:val="00832198"/>
    <w:rsid w:val="00835AA1"/>
    <w:rsid w:val="0083606A"/>
    <w:rsid w:val="00837746"/>
    <w:rsid w:val="00841278"/>
    <w:rsid w:val="00843AB1"/>
    <w:rsid w:val="0085006C"/>
    <w:rsid w:val="008527E1"/>
    <w:rsid w:val="00854FA6"/>
    <w:rsid w:val="0085509C"/>
    <w:rsid w:val="00857D50"/>
    <w:rsid w:val="00866453"/>
    <w:rsid w:val="00867C40"/>
    <w:rsid w:val="00871A3C"/>
    <w:rsid w:val="008810A9"/>
    <w:rsid w:val="00882E77"/>
    <w:rsid w:val="00884024"/>
    <w:rsid w:val="00886148"/>
    <w:rsid w:val="00886631"/>
    <w:rsid w:val="008870B5"/>
    <w:rsid w:val="00887702"/>
    <w:rsid w:val="00891513"/>
    <w:rsid w:val="0089293C"/>
    <w:rsid w:val="00896042"/>
    <w:rsid w:val="008A0C0D"/>
    <w:rsid w:val="008A139E"/>
    <w:rsid w:val="008A2642"/>
    <w:rsid w:val="008B134F"/>
    <w:rsid w:val="008B4FEB"/>
    <w:rsid w:val="008B54BB"/>
    <w:rsid w:val="008B5E8D"/>
    <w:rsid w:val="008B6651"/>
    <w:rsid w:val="008C5474"/>
    <w:rsid w:val="008D087D"/>
    <w:rsid w:val="008D115F"/>
    <w:rsid w:val="008D3B50"/>
    <w:rsid w:val="008E2B26"/>
    <w:rsid w:val="008E3D20"/>
    <w:rsid w:val="008E4801"/>
    <w:rsid w:val="008E580F"/>
    <w:rsid w:val="008E6CA4"/>
    <w:rsid w:val="008F12B1"/>
    <w:rsid w:val="008F248D"/>
    <w:rsid w:val="008F672A"/>
    <w:rsid w:val="008F68A7"/>
    <w:rsid w:val="00905F5A"/>
    <w:rsid w:val="00905F74"/>
    <w:rsid w:val="00912650"/>
    <w:rsid w:val="009138DD"/>
    <w:rsid w:val="00914C12"/>
    <w:rsid w:val="00916536"/>
    <w:rsid w:val="009263D8"/>
    <w:rsid w:val="00927038"/>
    <w:rsid w:val="00927F1B"/>
    <w:rsid w:val="00930A06"/>
    <w:rsid w:val="0093136E"/>
    <w:rsid w:val="00933E58"/>
    <w:rsid w:val="00934073"/>
    <w:rsid w:val="0093740F"/>
    <w:rsid w:val="009423FF"/>
    <w:rsid w:val="0094296F"/>
    <w:rsid w:val="0094798A"/>
    <w:rsid w:val="00947CC1"/>
    <w:rsid w:val="00955A1A"/>
    <w:rsid w:val="00957E72"/>
    <w:rsid w:val="009602C1"/>
    <w:rsid w:val="00961072"/>
    <w:rsid w:val="009765C8"/>
    <w:rsid w:val="009774BA"/>
    <w:rsid w:val="00983A8E"/>
    <w:rsid w:val="00984A70"/>
    <w:rsid w:val="00984ED7"/>
    <w:rsid w:val="00985577"/>
    <w:rsid w:val="00986EAF"/>
    <w:rsid w:val="00986EB0"/>
    <w:rsid w:val="00993B25"/>
    <w:rsid w:val="00996C06"/>
    <w:rsid w:val="009A3E7C"/>
    <w:rsid w:val="009B49F1"/>
    <w:rsid w:val="009B560A"/>
    <w:rsid w:val="009B6833"/>
    <w:rsid w:val="009D05B1"/>
    <w:rsid w:val="009D18D4"/>
    <w:rsid w:val="009D2716"/>
    <w:rsid w:val="009D29B2"/>
    <w:rsid w:val="009D2AB1"/>
    <w:rsid w:val="009D2FA7"/>
    <w:rsid w:val="009D466E"/>
    <w:rsid w:val="009E0893"/>
    <w:rsid w:val="009E384F"/>
    <w:rsid w:val="009E4169"/>
    <w:rsid w:val="009E60E8"/>
    <w:rsid w:val="009E665A"/>
    <w:rsid w:val="009F667E"/>
    <w:rsid w:val="009F721E"/>
    <w:rsid w:val="00A017D6"/>
    <w:rsid w:val="00A05A48"/>
    <w:rsid w:val="00A065E8"/>
    <w:rsid w:val="00A06D84"/>
    <w:rsid w:val="00A228CB"/>
    <w:rsid w:val="00A25457"/>
    <w:rsid w:val="00A324A1"/>
    <w:rsid w:val="00A335B3"/>
    <w:rsid w:val="00A3588B"/>
    <w:rsid w:val="00A35954"/>
    <w:rsid w:val="00A35DBB"/>
    <w:rsid w:val="00A40E2A"/>
    <w:rsid w:val="00A42516"/>
    <w:rsid w:val="00A51A32"/>
    <w:rsid w:val="00A52D90"/>
    <w:rsid w:val="00A53406"/>
    <w:rsid w:val="00A544B2"/>
    <w:rsid w:val="00A57057"/>
    <w:rsid w:val="00A6246C"/>
    <w:rsid w:val="00A62E30"/>
    <w:rsid w:val="00A63C65"/>
    <w:rsid w:val="00A7271B"/>
    <w:rsid w:val="00A72AF1"/>
    <w:rsid w:val="00A72C67"/>
    <w:rsid w:val="00A732F8"/>
    <w:rsid w:val="00A74DC5"/>
    <w:rsid w:val="00A775B5"/>
    <w:rsid w:val="00A80D80"/>
    <w:rsid w:val="00A8131D"/>
    <w:rsid w:val="00A82D3D"/>
    <w:rsid w:val="00A8515E"/>
    <w:rsid w:val="00A93F4B"/>
    <w:rsid w:val="00A94786"/>
    <w:rsid w:val="00A96EBB"/>
    <w:rsid w:val="00AA18E5"/>
    <w:rsid w:val="00AA3733"/>
    <w:rsid w:val="00AA59C1"/>
    <w:rsid w:val="00AB14DE"/>
    <w:rsid w:val="00AB27B9"/>
    <w:rsid w:val="00AB34F8"/>
    <w:rsid w:val="00AB6AE5"/>
    <w:rsid w:val="00AB7541"/>
    <w:rsid w:val="00AC13B3"/>
    <w:rsid w:val="00AC36EE"/>
    <w:rsid w:val="00AC3E5F"/>
    <w:rsid w:val="00AC755A"/>
    <w:rsid w:val="00AD11F1"/>
    <w:rsid w:val="00AD6EAE"/>
    <w:rsid w:val="00AD7B0F"/>
    <w:rsid w:val="00AE0769"/>
    <w:rsid w:val="00AE11A2"/>
    <w:rsid w:val="00AE16C8"/>
    <w:rsid w:val="00AE1D08"/>
    <w:rsid w:val="00AE3ED2"/>
    <w:rsid w:val="00AE4788"/>
    <w:rsid w:val="00AE6E9C"/>
    <w:rsid w:val="00AF6E68"/>
    <w:rsid w:val="00B04D2E"/>
    <w:rsid w:val="00B0528F"/>
    <w:rsid w:val="00B11A07"/>
    <w:rsid w:val="00B121E7"/>
    <w:rsid w:val="00B1577A"/>
    <w:rsid w:val="00B16CD4"/>
    <w:rsid w:val="00B20EB7"/>
    <w:rsid w:val="00B23FA1"/>
    <w:rsid w:val="00B3230F"/>
    <w:rsid w:val="00B32C54"/>
    <w:rsid w:val="00B33558"/>
    <w:rsid w:val="00B34E80"/>
    <w:rsid w:val="00B35C76"/>
    <w:rsid w:val="00B37074"/>
    <w:rsid w:val="00B435E5"/>
    <w:rsid w:val="00B43F5A"/>
    <w:rsid w:val="00B447AE"/>
    <w:rsid w:val="00B4719C"/>
    <w:rsid w:val="00B4762F"/>
    <w:rsid w:val="00B47CED"/>
    <w:rsid w:val="00B50B24"/>
    <w:rsid w:val="00B50C7D"/>
    <w:rsid w:val="00B50D28"/>
    <w:rsid w:val="00B5136B"/>
    <w:rsid w:val="00B52214"/>
    <w:rsid w:val="00B52CA2"/>
    <w:rsid w:val="00B6082C"/>
    <w:rsid w:val="00B612DA"/>
    <w:rsid w:val="00B6355E"/>
    <w:rsid w:val="00B643B5"/>
    <w:rsid w:val="00B658A9"/>
    <w:rsid w:val="00B7019A"/>
    <w:rsid w:val="00B748E4"/>
    <w:rsid w:val="00B80E99"/>
    <w:rsid w:val="00B82497"/>
    <w:rsid w:val="00B83F0F"/>
    <w:rsid w:val="00B8680A"/>
    <w:rsid w:val="00B93084"/>
    <w:rsid w:val="00B9565F"/>
    <w:rsid w:val="00B95E87"/>
    <w:rsid w:val="00B96329"/>
    <w:rsid w:val="00BA52D3"/>
    <w:rsid w:val="00BA620E"/>
    <w:rsid w:val="00BA775F"/>
    <w:rsid w:val="00BB29DE"/>
    <w:rsid w:val="00BB3F6D"/>
    <w:rsid w:val="00BB541B"/>
    <w:rsid w:val="00BB5EAE"/>
    <w:rsid w:val="00BC2019"/>
    <w:rsid w:val="00BC23D3"/>
    <w:rsid w:val="00BD208E"/>
    <w:rsid w:val="00BD20FD"/>
    <w:rsid w:val="00BD2564"/>
    <w:rsid w:val="00BD43EF"/>
    <w:rsid w:val="00BD6987"/>
    <w:rsid w:val="00BD6C6E"/>
    <w:rsid w:val="00BD79FE"/>
    <w:rsid w:val="00BE0DC0"/>
    <w:rsid w:val="00BE3AFE"/>
    <w:rsid w:val="00BF1C09"/>
    <w:rsid w:val="00BF1FFA"/>
    <w:rsid w:val="00BF293D"/>
    <w:rsid w:val="00BF3A9F"/>
    <w:rsid w:val="00C02E8B"/>
    <w:rsid w:val="00C045BA"/>
    <w:rsid w:val="00C06C25"/>
    <w:rsid w:val="00C07540"/>
    <w:rsid w:val="00C126A9"/>
    <w:rsid w:val="00C134B8"/>
    <w:rsid w:val="00C16E19"/>
    <w:rsid w:val="00C17FED"/>
    <w:rsid w:val="00C23924"/>
    <w:rsid w:val="00C2759F"/>
    <w:rsid w:val="00C313AB"/>
    <w:rsid w:val="00C35334"/>
    <w:rsid w:val="00C35CD8"/>
    <w:rsid w:val="00C426B3"/>
    <w:rsid w:val="00C438B1"/>
    <w:rsid w:val="00C4527B"/>
    <w:rsid w:val="00C46467"/>
    <w:rsid w:val="00C47868"/>
    <w:rsid w:val="00C54430"/>
    <w:rsid w:val="00C614CC"/>
    <w:rsid w:val="00C61A6F"/>
    <w:rsid w:val="00C61BBF"/>
    <w:rsid w:val="00C629A3"/>
    <w:rsid w:val="00C63C28"/>
    <w:rsid w:val="00C63CBD"/>
    <w:rsid w:val="00C678A7"/>
    <w:rsid w:val="00C75C98"/>
    <w:rsid w:val="00C800A0"/>
    <w:rsid w:val="00C8037A"/>
    <w:rsid w:val="00C82A0A"/>
    <w:rsid w:val="00C82DD1"/>
    <w:rsid w:val="00C8315D"/>
    <w:rsid w:val="00C83ECD"/>
    <w:rsid w:val="00C84C7F"/>
    <w:rsid w:val="00C92446"/>
    <w:rsid w:val="00C959B6"/>
    <w:rsid w:val="00C960AA"/>
    <w:rsid w:val="00C96CC0"/>
    <w:rsid w:val="00CA1D78"/>
    <w:rsid w:val="00CA4D38"/>
    <w:rsid w:val="00CA7097"/>
    <w:rsid w:val="00CB0646"/>
    <w:rsid w:val="00CB2223"/>
    <w:rsid w:val="00CB2ED7"/>
    <w:rsid w:val="00CB4D3F"/>
    <w:rsid w:val="00CC3D97"/>
    <w:rsid w:val="00CC7E06"/>
    <w:rsid w:val="00CD2350"/>
    <w:rsid w:val="00CD30ED"/>
    <w:rsid w:val="00CD740D"/>
    <w:rsid w:val="00CE0966"/>
    <w:rsid w:val="00CE1D86"/>
    <w:rsid w:val="00CE6B9A"/>
    <w:rsid w:val="00CE6BCC"/>
    <w:rsid w:val="00CE7C5F"/>
    <w:rsid w:val="00CF0AF9"/>
    <w:rsid w:val="00CF0D28"/>
    <w:rsid w:val="00CF225F"/>
    <w:rsid w:val="00D01680"/>
    <w:rsid w:val="00D057F3"/>
    <w:rsid w:val="00D12493"/>
    <w:rsid w:val="00D129B6"/>
    <w:rsid w:val="00D14350"/>
    <w:rsid w:val="00D15426"/>
    <w:rsid w:val="00D2233D"/>
    <w:rsid w:val="00D23EF8"/>
    <w:rsid w:val="00D257F6"/>
    <w:rsid w:val="00D26474"/>
    <w:rsid w:val="00D265E9"/>
    <w:rsid w:val="00D30268"/>
    <w:rsid w:val="00D411B2"/>
    <w:rsid w:val="00D4233E"/>
    <w:rsid w:val="00D42D59"/>
    <w:rsid w:val="00D4361B"/>
    <w:rsid w:val="00D44255"/>
    <w:rsid w:val="00D46514"/>
    <w:rsid w:val="00D51B62"/>
    <w:rsid w:val="00D52A53"/>
    <w:rsid w:val="00D56191"/>
    <w:rsid w:val="00D56AF7"/>
    <w:rsid w:val="00D614B2"/>
    <w:rsid w:val="00D6605B"/>
    <w:rsid w:val="00D66123"/>
    <w:rsid w:val="00D672EA"/>
    <w:rsid w:val="00D727AB"/>
    <w:rsid w:val="00D74CCF"/>
    <w:rsid w:val="00D76E93"/>
    <w:rsid w:val="00D90D0D"/>
    <w:rsid w:val="00D93922"/>
    <w:rsid w:val="00D9651E"/>
    <w:rsid w:val="00DA286C"/>
    <w:rsid w:val="00DA60B1"/>
    <w:rsid w:val="00DA74C2"/>
    <w:rsid w:val="00DB50E0"/>
    <w:rsid w:val="00DB59B0"/>
    <w:rsid w:val="00DC594E"/>
    <w:rsid w:val="00DC5B37"/>
    <w:rsid w:val="00DC7160"/>
    <w:rsid w:val="00DD00AF"/>
    <w:rsid w:val="00DD3E3E"/>
    <w:rsid w:val="00DD4B1A"/>
    <w:rsid w:val="00DD4B3A"/>
    <w:rsid w:val="00DD508D"/>
    <w:rsid w:val="00DD5320"/>
    <w:rsid w:val="00DE01BC"/>
    <w:rsid w:val="00DE33BC"/>
    <w:rsid w:val="00DF1730"/>
    <w:rsid w:val="00DF6373"/>
    <w:rsid w:val="00DF6DB2"/>
    <w:rsid w:val="00DF7DCA"/>
    <w:rsid w:val="00E0154A"/>
    <w:rsid w:val="00E01655"/>
    <w:rsid w:val="00E02956"/>
    <w:rsid w:val="00E037A5"/>
    <w:rsid w:val="00E05873"/>
    <w:rsid w:val="00E058B8"/>
    <w:rsid w:val="00E10FE9"/>
    <w:rsid w:val="00E1296C"/>
    <w:rsid w:val="00E129CC"/>
    <w:rsid w:val="00E12AC4"/>
    <w:rsid w:val="00E17EFC"/>
    <w:rsid w:val="00E248A9"/>
    <w:rsid w:val="00E24C7F"/>
    <w:rsid w:val="00E265E3"/>
    <w:rsid w:val="00E27F91"/>
    <w:rsid w:val="00E3300A"/>
    <w:rsid w:val="00E34DF2"/>
    <w:rsid w:val="00E34FB7"/>
    <w:rsid w:val="00E35859"/>
    <w:rsid w:val="00E359FC"/>
    <w:rsid w:val="00E3645B"/>
    <w:rsid w:val="00E40547"/>
    <w:rsid w:val="00E41C93"/>
    <w:rsid w:val="00E42AE2"/>
    <w:rsid w:val="00E45992"/>
    <w:rsid w:val="00E46B53"/>
    <w:rsid w:val="00E52FEE"/>
    <w:rsid w:val="00E566DE"/>
    <w:rsid w:val="00E56F5C"/>
    <w:rsid w:val="00E61A8F"/>
    <w:rsid w:val="00E62334"/>
    <w:rsid w:val="00E64913"/>
    <w:rsid w:val="00E654A4"/>
    <w:rsid w:val="00E6789A"/>
    <w:rsid w:val="00E67E2D"/>
    <w:rsid w:val="00E67F85"/>
    <w:rsid w:val="00E706C2"/>
    <w:rsid w:val="00E71529"/>
    <w:rsid w:val="00E757A5"/>
    <w:rsid w:val="00E76D9E"/>
    <w:rsid w:val="00E76E77"/>
    <w:rsid w:val="00E76FFB"/>
    <w:rsid w:val="00E838E4"/>
    <w:rsid w:val="00E84ADC"/>
    <w:rsid w:val="00E84D2B"/>
    <w:rsid w:val="00E90649"/>
    <w:rsid w:val="00E91BAD"/>
    <w:rsid w:val="00E9279E"/>
    <w:rsid w:val="00E94352"/>
    <w:rsid w:val="00E94860"/>
    <w:rsid w:val="00E954C0"/>
    <w:rsid w:val="00EA325D"/>
    <w:rsid w:val="00EB2690"/>
    <w:rsid w:val="00EB2A3D"/>
    <w:rsid w:val="00EC5DDA"/>
    <w:rsid w:val="00EC7663"/>
    <w:rsid w:val="00ED1F7B"/>
    <w:rsid w:val="00EE2E84"/>
    <w:rsid w:val="00EE3659"/>
    <w:rsid w:val="00EE4C4E"/>
    <w:rsid w:val="00EE5141"/>
    <w:rsid w:val="00EE5926"/>
    <w:rsid w:val="00EE7A73"/>
    <w:rsid w:val="00EF5C0D"/>
    <w:rsid w:val="00F01460"/>
    <w:rsid w:val="00F03C35"/>
    <w:rsid w:val="00F05641"/>
    <w:rsid w:val="00F07E00"/>
    <w:rsid w:val="00F14A7C"/>
    <w:rsid w:val="00F15FFB"/>
    <w:rsid w:val="00F164BD"/>
    <w:rsid w:val="00F20E0D"/>
    <w:rsid w:val="00F21DFE"/>
    <w:rsid w:val="00F224DC"/>
    <w:rsid w:val="00F237C7"/>
    <w:rsid w:val="00F23BDC"/>
    <w:rsid w:val="00F25B11"/>
    <w:rsid w:val="00F25E34"/>
    <w:rsid w:val="00F27D6A"/>
    <w:rsid w:val="00F37981"/>
    <w:rsid w:val="00F41247"/>
    <w:rsid w:val="00F426E6"/>
    <w:rsid w:val="00F43DC8"/>
    <w:rsid w:val="00F4677D"/>
    <w:rsid w:val="00F46E4A"/>
    <w:rsid w:val="00F52EA9"/>
    <w:rsid w:val="00F534E7"/>
    <w:rsid w:val="00F55A95"/>
    <w:rsid w:val="00F561A1"/>
    <w:rsid w:val="00F563AE"/>
    <w:rsid w:val="00F57991"/>
    <w:rsid w:val="00F61879"/>
    <w:rsid w:val="00F61B7B"/>
    <w:rsid w:val="00F627EC"/>
    <w:rsid w:val="00F62D50"/>
    <w:rsid w:val="00F63D58"/>
    <w:rsid w:val="00F6464C"/>
    <w:rsid w:val="00F64809"/>
    <w:rsid w:val="00F66627"/>
    <w:rsid w:val="00F66FE4"/>
    <w:rsid w:val="00F67373"/>
    <w:rsid w:val="00F724D2"/>
    <w:rsid w:val="00F74B03"/>
    <w:rsid w:val="00F75CB3"/>
    <w:rsid w:val="00F764F7"/>
    <w:rsid w:val="00F76738"/>
    <w:rsid w:val="00F80333"/>
    <w:rsid w:val="00F825A0"/>
    <w:rsid w:val="00F8381B"/>
    <w:rsid w:val="00F85EA1"/>
    <w:rsid w:val="00F909B7"/>
    <w:rsid w:val="00FA06C1"/>
    <w:rsid w:val="00FA481E"/>
    <w:rsid w:val="00FA4AC7"/>
    <w:rsid w:val="00FA5813"/>
    <w:rsid w:val="00FB0CB6"/>
    <w:rsid w:val="00FB1709"/>
    <w:rsid w:val="00FB39B7"/>
    <w:rsid w:val="00FB4E4E"/>
    <w:rsid w:val="00FC2D37"/>
    <w:rsid w:val="00FC54E1"/>
    <w:rsid w:val="00FC72F0"/>
    <w:rsid w:val="00FD2720"/>
    <w:rsid w:val="00FD7C54"/>
    <w:rsid w:val="00FE6DE5"/>
    <w:rsid w:val="00FE7317"/>
    <w:rsid w:val="00FF04E7"/>
    <w:rsid w:val="00FF18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A1A6390D-7A74-40C6-A566-B2358BA08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7"/>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3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130B4F"/>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uiPriority w:val="35"/>
    <w:unhideWhenUsed/>
    <w:qFormat/>
    <w:rsid w:val="004A68A7"/>
    <w:pPr>
      <w:spacing w:after="200"/>
    </w:pPr>
    <w:rPr>
      <w:i/>
      <w:iCs/>
      <w:color w:val="44546A" w:themeColor="text2"/>
      <w:sz w:val="18"/>
      <w:szCs w:val="18"/>
    </w:rPr>
  </w:style>
  <w:style w:type="paragraph" w:styleId="Tabladeilustraciones">
    <w:name w:val="table of figures"/>
    <w:basedOn w:val="Normal"/>
    <w:next w:val="Normal"/>
    <w:uiPriority w:val="99"/>
    <w:unhideWhenUsed/>
    <w:rsid w:val="00BC23D3"/>
    <w:pPr>
      <w:spacing w:after="0"/>
    </w:pPr>
  </w:style>
  <w:style w:type="character" w:styleId="Hipervnculo">
    <w:name w:val="Hyperlink"/>
    <w:basedOn w:val="Fuentedeprrafopredeter"/>
    <w:uiPriority w:val="99"/>
    <w:unhideWhenUsed/>
    <w:rsid w:val="00BC23D3"/>
    <w:rPr>
      <w:color w:val="0563C1" w:themeColor="hyperlink"/>
      <w:u w:val="single"/>
    </w:rPr>
  </w:style>
  <w:style w:type="paragraph" w:customStyle="1" w:styleId="Default">
    <w:name w:val="Default"/>
    <w:rsid w:val="00A775B5"/>
    <w:pPr>
      <w:autoSpaceDE w:val="0"/>
      <w:autoSpaceDN w:val="0"/>
      <w:adjustRightInd w:val="0"/>
    </w:pPr>
    <w:rPr>
      <w:rFonts w:ascii="SMA Futura Global" w:hAnsi="SMA Futura Global" w:cs="SMA Futura Global"/>
      <w:color w:val="000000"/>
      <w:lang w:val="es-CO"/>
    </w:rPr>
  </w:style>
  <w:style w:type="paragraph" w:customStyle="1" w:styleId="Pa9">
    <w:name w:val="Pa9"/>
    <w:basedOn w:val="Default"/>
    <w:next w:val="Default"/>
    <w:uiPriority w:val="99"/>
    <w:rsid w:val="00A775B5"/>
    <w:pPr>
      <w:spacing w:line="151" w:lineRule="atLeast"/>
    </w:pPr>
    <w:rPr>
      <w:rFonts w:cstheme="minorBidi"/>
      <w:color w:val="auto"/>
    </w:rPr>
  </w:style>
  <w:style w:type="character" w:styleId="Textodelmarcadordeposicin">
    <w:name w:val="Placeholder Text"/>
    <w:basedOn w:val="Fuentedeprrafopredeter"/>
    <w:uiPriority w:val="99"/>
    <w:semiHidden/>
    <w:rsid w:val="00E24C7F"/>
    <w:rPr>
      <w:color w:val="808080"/>
    </w:rPr>
  </w:style>
  <w:style w:type="character" w:styleId="Refdecomentario">
    <w:name w:val="annotation reference"/>
    <w:basedOn w:val="Fuentedeprrafopredeter"/>
    <w:uiPriority w:val="99"/>
    <w:semiHidden/>
    <w:unhideWhenUsed/>
    <w:rsid w:val="00F25B11"/>
    <w:rPr>
      <w:sz w:val="16"/>
      <w:szCs w:val="16"/>
    </w:rPr>
  </w:style>
  <w:style w:type="paragraph" w:styleId="Textocomentario">
    <w:name w:val="annotation text"/>
    <w:basedOn w:val="Normal"/>
    <w:link w:val="TextocomentarioCar"/>
    <w:uiPriority w:val="99"/>
    <w:semiHidden/>
    <w:unhideWhenUsed/>
    <w:rsid w:val="00F25B11"/>
  </w:style>
  <w:style w:type="character" w:customStyle="1" w:styleId="TextocomentarioCar">
    <w:name w:val="Texto comentario Car"/>
    <w:basedOn w:val="Fuentedeprrafopredeter"/>
    <w:link w:val="Textocomentario"/>
    <w:uiPriority w:val="99"/>
    <w:semiHidden/>
    <w:rsid w:val="00F25B11"/>
    <w:rPr>
      <w:rFonts w:ascii="Barlow" w:eastAsia="Times New Roman" w:hAnsi="Barlow" w:cs="Open Sans"/>
      <w:color w:val="000000"/>
      <w:sz w:val="20"/>
      <w:szCs w:val="20"/>
      <w:lang w:val="es-CO" w:eastAsia="en-GB"/>
    </w:rPr>
  </w:style>
  <w:style w:type="paragraph" w:styleId="Asuntodelcomentario">
    <w:name w:val="annotation subject"/>
    <w:basedOn w:val="Textocomentario"/>
    <w:next w:val="Textocomentario"/>
    <w:link w:val="AsuntodelcomentarioCar"/>
    <w:uiPriority w:val="99"/>
    <w:semiHidden/>
    <w:unhideWhenUsed/>
    <w:rsid w:val="00F25B11"/>
    <w:rPr>
      <w:b/>
      <w:bCs/>
    </w:rPr>
  </w:style>
  <w:style w:type="character" w:customStyle="1" w:styleId="AsuntodelcomentarioCar">
    <w:name w:val="Asunto del comentario Car"/>
    <w:basedOn w:val="TextocomentarioCar"/>
    <w:link w:val="Asuntodelcomentario"/>
    <w:uiPriority w:val="99"/>
    <w:semiHidden/>
    <w:rsid w:val="00F25B11"/>
    <w:rPr>
      <w:rFonts w:ascii="Barlow" w:eastAsia="Times New Roman" w:hAnsi="Barlow" w:cs="Open Sans"/>
      <w:b/>
      <w:bCs/>
      <w:color w:val="000000"/>
      <w:sz w:val="20"/>
      <w:szCs w:val="20"/>
      <w:lang w:val="es-CO" w:eastAsia="en-GB"/>
    </w:rPr>
  </w:style>
  <w:style w:type="paragraph" w:styleId="Revisin">
    <w:name w:val="Revision"/>
    <w:hidden/>
    <w:uiPriority w:val="99"/>
    <w:semiHidden/>
    <w:rsid w:val="00051309"/>
    <w:rPr>
      <w:rFonts w:ascii="Barlow" w:eastAsia="Times New Roman" w:hAnsi="Barlow" w:cs="Open Sans"/>
      <w:color w:val="000000"/>
      <w:sz w:val="20"/>
      <w:szCs w:val="20"/>
      <w:lang w:val="es-CO" w:eastAsia="en-GB"/>
    </w:rPr>
  </w:style>
  <w:style w:type="character" w:styleId="Mencinsinresolver">
    <w:name w:val="Unresolved Mention"/>
    <w:basedOn w:val="Fuentedeprrafopredeter"/>
    <w:uiPriority w:val="99"/>
    <w:semiHidden/>
    <w:unhideWhenUsed/>
    <w:rsid w:val="00A06D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6689752">
      <w:bodyDiv w:val="1"/>
      <w:marLeft w:val="0"/>
      <w:marRight w:val="0"/>
      <w:marTop w:val="0"/>
      <w:marBottom w:val="0"/>
      <w:divBdr>
        <w:top w:val="none" w:sz="0" w:space="0" w:color="auto"/>
        <w:left w:val="none" w:sz="0" w:space="0" w:color="auto"/>
        <w:bottom w:val="none" w:sz="0" w:space="0" w:color="auto"/>
        <w:right w:val="none" w:sz="0" w:space="0" w:color="auto"/>
      </w:divBdr>
    </w:div>
    <w:div w:id="443351584">
      <w:bodyDiv w:val="1"/>
      <w:marLeft w:val="0"/>
      <w:marRight w:val="0"/>
      <w:marTop w:val="0"/>
      <w:marBottom w:val="0"/>
      <w:divBdr>
        <w:top w:val="none" w:sz="0" w:space="0" w:color="auto"/>
        <w:left w:val="none" w:sz="0" w:space="0" w:color="auto"/>
        <w:bottom w:val="none" w:sz="0" w:space="0" w:color="auto"/>
        <w:right w:val="none" w:sz="0" w:space="0" w:color="auto"/>
      </w:divBdr>
    </w:div>
    <w:div w:id="446125439">
      <w:bodyDiv w:val="1"/>
      <w:marLeft w:val="0"/>
      <w:marRight w:val="0"/>
      <w:marTop w:val="0"/>
      <w:marBottom w:val="0"/>
      <w:divBdr>
        <w:top w:val="none" w:sz="0" w:space="0" w:color="auto"/>
        <w:left w:val="none" w:sz="0" w:space="0" w:color="auto"/>
        <w:bottom w:val="none" w:sz="0" w:space="0" w:color="auto"/>
        <w:right w:val="none" w:sz="0" w:space="0" w:color="auto"/>
      </w:divBdr>
    </w:div>
    <w:div w:id="830172197">
      <w:bodyDiv w:val="1"/>
      <w:marLeft w:val="0"/>
      <w:marRight w:val="0"/>
      <w:marTop w:val="0"/>
      <w:marBottom w:val="0"/>
      <w:divBdr>
        <w:top w:val="none" w:sz="0" w:space="0" w:color="auto"/>
        <w:left w:val="none" w:sz="0" w:space="0" w:color="auto"/>
        <w:bottom w:val="none" w:sz="0" w:space="0" w:color="auto"/>
        <w:right w:val="none" w:sz="0" w:space="0" w:color="auto"/>
      </w:divBdr>
    </w:div>
    <w:div w:id="896279099">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61046594">
      <w:bodyDiv w:val="1"/>
      <w:marLeft w:val="0"/>
      <w:marRight w:val="0"/>
      <w:marTop w:val="0"/>
      <w:marBottom w:val="0"/>
      <w:divBdr>
        <w:top w:val="none" w:sz="0" w:space="0" w:color="auto"/>
        <w:left w:val="none" w:sz="0" w:space="0" w:color="auto"/>
        <w:bottom w:val="none" w:sz="0" w:space="0" w:color="auto"/>
        <w:right w:val="none" w:sz="0" w:space="0" w:color="auto"/>
      </w:divBdr>
    </w:div>
    <w:div w:id="1174417570">
      <w:bodyDiv w:val="1"/>
      <w:marLeft w:val="0"/>
      <w:marRight w:val="0"/>
      <w:marTop w:val="0"/>
      <w:marBottom w:val="0"/>
      <w:divBdr>
        <w:top w:val="none" w:sz="0" w:space="0" w:color="auto"/>
        <w:left w:val="none" w:sz="0" w:space="0" w:color="auto"/>
        <w:bottom w:val="none" w:sz="0" w:space="0" w:color="auto"/>
        <w:right w:val="none" w:sz="0" w:space="0" w:color="auto"/>
      </w:divBdr>
    </w:div>
    <w:div w:id="1295140849">
      <w:bodyDiv w:val="1"/>
      <w:marLeft w:val="0"/>
      <w:marRight w:val="0"/>
      <w:marTop w:val="0"/>
      <w:marBottom w:val="0"/>
      <w:divBdr>
        <w:top w:val="none" w:sz="0" w:space="0" w:color="auto"/>
        <w:left w:val="none" w:sz="0" w:space="0" w:color="auto"/>
        <w:bottom w:val="none" w:sz="0" w:space="0" w:color="auto"/>
        <w:right w:val="none" w:sz="0" w:space="0" w:color="auto"/>
      </w:divBdr>
    </w:div>
    <w:div w:id="1385326512">
      <w:bodyDiv w:val="1"/>
      <w:marLeft w:val="0"/>
      <w:marRight w:val="0"/>
      <w:marTop w:val="0"/>
      <w:marBottom w:val="0"/>
      <w:divBdr>
        <w:top w:val="none" w:sz="0" w:space="0" w:color="auto"/>
        <w:left w:val="none" w:sz="0" w:space="0" w:color="auto"/>
        <w:bottom w:val="none" w:sz="0" w:space="0" w:color="auto"/>
        <w:right w:val="none" w:sz="0" w:space="0" w:color="auto"/>
      </w:divBdr>
    </w:div>
    <w:div w:id="1397167134">
      <w:bodyDiv w:val="1"/>
      <w:marLeft w:val="0"/>
      <w:marRight w:val="0"/>
      <w:marTop w:val="0"/>
      <w:marBottom w:val="0"/>
      <w:divBdr>
        <w:top w:val="none" w:sz="0" w:space="0" w:color="auto"/>
        <w:left w:val="none" w:sz="0" w:space="0" w:color="auto"/>
        <w:bottom w:val="none" w:sz="0" w:space="0" w:color="auto"/>
        <w:right w:val="none" w:sz="0" w:space="0" w:color="auto"/>
      </w:divBdr>
    </w:div>
    <w:div w:id="1534733924">
      <w:bodyDiv w:val="1"/>
      <w:marLeft w:val="0"/>
      <w:marRight w:val="0"/>
      <w:marTop w:val="0"/>
      <w:marBottom w:val="0"/>
      <w:divBdr>
        <w:top w:val="none" w:sz="0" w:space="0" w:color="auto"/>
        <w:left w:val="none" w:sz="0" w:space="0" w:color="auto"/>
        <w:bottom w:val="none" w:sz="0" w:space="0" w:color="auto"/>
        <w:right w:val="none" w:sz="0" w:space="0" w:color="auto"/>
      </w:divBdr>
    </w:div>
    <w:div w:id="1563834306">
      <w:bodyDiv w:val="1"/>
      <w:marLeft w:val="0"/>
      <w:marRight w:val="0"/>
      <w:marTop w:val="0"/>
      <w:marBottom w:val="0"/>
      <w:divBdr>
        <w:top w:val="none" w:sz="0" w:space="0" w:color="auto"/>
        <w:left w:val="none" w:sz="0" w:space="0" w:color="auto"/>
        <w:bottom w:val="none" w:sz="0" w:space="0" w:color="auto"/>
        <w:right w:val="none" w:sz="0" w:space="0" w:color="auto"/>
      </w:divBdr>
    </w:div>
    <w:div w:id="1643001232">
      <w:bodyDiv w:val="1"/>
      <w:marLeft w:val="0"/>
      <w:marRight w:val="0"/>
      <w:marTop w:val="0"/>
      <w:marBottom w:val="0"/>
      <w:divBdr>
        <w:top w:val="none" w:sz="0" w:space="0" w:color="auto"/>
        <w:left w:val="none" w:sz="0" w:space="0" w:color="auto"/>
        <w:bottom w:val="none" w:sz="0" w:space="0" w:color="auto"/>
        <w:right w:val="none" w:sz="0" w:space="0" w:color="auto"/>
      </w:divBdr>
    </w:div>
    <w:div w:id="1954047209">
      <w:bodyDiv w:val="1"/>
      <w:marLeft w:val="0"/>
      <w:marRight w:val="0"/>
      <w:marTop w:val="0"/>
      <w:marBottom w:val="0"/>
      <w:divBdr>
        <w:top w:val="none" w:sz="0" w:space="0" w:color="auto"/>
        <w:left w:val="none" w:sz="0" w:space="0" w:color="auto"/>
        <w:bottom w:val="none" w:sz="0" w:space="0" w:color="auto"/>
        <w:right w:val="none" w:sz="0" w:space="0" w:color="auto"/>
      </w:divBdr>
    </w:div>
    <w:div w:id="2028677229">
      <w:bodyDiv w:val="1"/>
      <w:marLeft w:val="0"/>
      <w:marRight w:val="0"/>
      <w:marTop w:val="0"/>
      <w:marBottom w:val="0"/>
      <w:divBdr>
        <w:top w:val="none" w:sz="0" w:space="0" w:color="auto"/>
        <w:left w:val="none" w:sz="0" w:space="0" w:color="auto"/>
        <w:bottom w:val="none" w:sz="0" w:space="0" w:color="auto"/>
        <w:right w:val="none" w:sz="0" w:space="0" w:color="auto"/>
      </w:divBdr>
    </w:div>
    <w:div w:id="2034722368">
      <w:bodyDiv w:val="1"/>
      <w:marLeft w:val="0"/>
      <w:marRight w:val="0"/>
      <w:marTop w:val="0"/>
      <w:marBottom w:val="0"/>
      <w:divBdr>
        <w:top w:val="none" w:sz="0" w:space="0" w:color="auto"/>
        <w:left w:val="none" w:sz="0" w:space="0" w:color="auto"/>
        <w:bottom w:val="none" w:sz="0" w:space="0" w:color="auto"/>
        <w:right w:val="none" w:sz="0" w:space="0" w:color="auto"/>
      </w:divBdr>
    </w:div>
    <w:div w:id="2082480116">
      <w:bodyDiv w:val="1"/>
      <w:marLeft w:val="0"/>
      <w:marRight w:val="0"/>
      <w:marTop w:val="0"/>
      <w:marBottom w:val="0"/>
      <w:divBdr>
        <w:top w:val="none" w:sz="0" w:space="0" w:color="auto"/>
        <w:left w:val="none" w:sz="0" w:space="0" w:color="auto"/>
        <w:bottom w:val="none" w:sz="0" w:space="0" w:color="auto"/>
        <w:right w:val="none" w:sz="0" w:space="0" w:color="auto"/>
      </w:divBdr>
    </w:div>
    <w:div w:id="21070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3.png"/><Relationship Id="rId25" Type="http://schemas.openxmlformats.org/officeDocument/2006/relationships/image" Target="media/image80.jp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8.jp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sinergox.xm.com.co/oferta/_layouts/15/WopiFrame.aspx?sourcedoc=%7B43983ADE-9E9C-47EE-B173-B68B2EBC90FD%7D&amp;file=SoporteCalculoFE_2022_LambdaCorregido.xlsx&amp;action=default" TargetMode="Externa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docs.live.net/a43c7c38c3f78477/Excenergy/Proyectos/Integration/Solar%20fotovoltaica/Informes/Versi&#243;n%202/20231219%20-%20Informe%20T&#233;cnico%20SFV%20Universidad%20Distrital.docx" TargetMode="External"/><Relationship Id="rId22" Type="http://schemas.openxmlformats.org/officeDocument/2006/relationships/image" Target="media/image7.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E2\Proyectos\Edificios%20Secretar&#237;a\6.%20Informe%20T&#233;cnico%20WTA\7.%20IT%20Universidad%20Distrital%20Sede%20Bosa\Evaluacion%20Financiera%20EPC%20Universidad%20Distrita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B050"/>
            </a:solidFill>
            <a:ln>
              <a:noFill/>
            </a:ln>
            <a:effectLst/>
          </c:spPr>
          <c:invertIfNegative val="0"/>
          <c:cat>
            <c:strRef>
              <c:f>Hoja2!$A$3:$A$26</c:f>
              <c:strCache>
                <c:ptCount val="24"/>
                <c:pt idx="0">
                  <c:v>H0</c:v>
                </c:pt>
                <c:pt idx="1">
                  <c:v>H1</c:v>
                </c:pt>
                <c:pt idx="2">
                  <c:v>H2</c:v>
                </c:pt>
                <c:pt idx="3">
                  <c:v>H3</c:v>
                </c:pt>
                <c:pt idx="4">
                  <c:v>H4</c:v>
                </c:pt>
                <c:pt idx="5">
                  <c:v>H5</c:v>
                </c:pt>
                <c:pt idx="6">
                  <c:v>H6</c:v>
                </c:pt>
                <c:pt idx="7">
                  <c:v>H7</c:v>
                </c:pt>
                <c:pt idx="8">
                  <c:v>H8</c:v>
                </c:pt>
                <c:pt idx="9">
                  <c:v>H9</c:v>
                </c:pt>
                <c:pt idx="10">
                  <c:v>H10</c:v>
                </c:pt>
                <c:pt idx="11">
                  <c:v>H11</c:v>
                </c:pt>
                <c:pt idx="12">
                  <c:v>H12</c:v>
                </c:pt>
                <c:pt idx="13">
                  <c:v>H13</c:v>
                </c:pt>
                <c:pt idx="14">
                  <c:v>H14</c:v>
                </c:pt>
                <c:pt idx="15">
                  <c:v>H15</c:v>
                </c:pt>
                <c:pt idx="16">
                  <c:v>H16</c:v>
                </c:pt>
                <c:pt idx="17">
                  <c:v>H17</c:v>
                </c:pt>
                <c:pt idx="18">
                  <c:v>H18</c:v>
                </c:pt>
                <c:pt idx="19">
                  <c:v>H19</c:v>
                </c:pt>
                <c:pt idx="20">
                  <c:v>H20</c:v>
                </c:pt>
                <c:pt idx="21">
                  <c:v>H21</c:v>
                </c:pt>
                <c:pt idx="22">
                  <c:v>H22</c:v>
                </c:pt>
                <c:pt idx="23">
                  <c:v>H23</c:v>
                </c:pt>
              </c:strCache>
            </c:strRef>
          </c:cat>
          <c:val>
            <c:numRef>
              <c:f>Hoja2!$E$3:$E$26</c:f>
              <c:numCache>
                <c:formatCode>General</c:formatCode>
                <c:ptCount val="24"/>
                <c:pt idx="0">
                  <c:v>81</c:v>
                </c:pt>
                <c:pt idx="1">
                  <c:v>78</c:v>
                </c:pt>
                <c:pt idx="2">
                  <c:v>79</c:v>
                </c:pt>
                <c:pt idx="3">
                  <c:v>77</c:v>
                </c:pt>
                <c:pt idx="4">
                  <c:v>79</c:v>
                </c:pt>
                <c:pt idx="5">
                  <c:v>70</c:v>
                </c:pt>
                <c:pt idx="6">
                  <c:v>96</c:v>
                </c:pt>
                <c:pt idx="7">
                  <c:v>109</c:v>
                </c:pt>
                <c:pt idx="8">
                  <c:v>115</c:v>
                </c:pt>
                <c:pt idx="9">
                  <c:v>112</c:v>
                </c:pt>
                <c:pt idx="10">
                  <c:v>110</c:v>
                </c:pt>
                <c:pt idx="11">
                  <c:v>111</c:v>
                </c:pt>
                <c:pt idx="12">
                  <c:v>111</c:v>
                </c:pt>
                <c:pt idx="13">
                  <c:v>106</c:v>
                </c:pt>
                <c:pt idx="14">
                  <c:v>112</c:v>
                </c:pt>
                <c:pt idx="15">
                  <c:v>107</c:v>
                </c:pt>
                <c:pt idx="16">
                  <c:v>109</c:v>
                </c:pt>
                <c:pt idx="17">
                  <c:v>98</c:v>
                </c:pt>
                <c:pt idx="18">
                  <c:v>100</c:v>
                </c:pt>
                <c:pt idx="19">
                  <c:v>98</c:v>
                </c:pt>
                <c:pt idx="20">
                  <c:v>87</c:v>
                </c:pt>
                <c:pt idx="21">
                  <c:v>78</c:v>
                </c:pt>
                <c:pt idx="22">
                  <c:v>83</c:v>
                </c:pt>
                <c:pt idx="23">
                  <c:v>86</c:v>
                </c:pt>
              </c:numCache>
            </c:numRef>
          </c:val>
          <c:extLst>
            <c:ext xmlns:c16="http://schemas.microsoft.com/office/drawing/2014/chart" uri="{C3380CC4-5D6E-409C-BE32-E72D297353CC}">
              <c16:uniqueId val="{00000000-B498-44F5-B0C0-CF219DB481CE}"/>
            </c:ext>
          </c:extLst>
        </c:ser>
        <c:dLbls>
          <c:showLegendKey val="0"/>
          <c:showVal val="0"/>
          <c:showCatName val="0"/>
          <c:showSerName val="0"/>
          <c:showPercent val="0"/>
          <c:showBubbleSize val="0"/>
        </c:dLbls>
        <c:gapWidth val="219"/>
        <c:overlap val="-27"/>
        <c:axId val="751884112"/>
        <c:axId val="838128096"/>
      </c:barChart>
      <c:catAx>
        <c:axId val="7518841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r>
                  <a:rPr lang="es-CO"/>
                  <a:t>Hora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crossAx val="838128096"/>
        <c:crosses val="autoZero"/>
        <c:auto val="1"/>
        <c:lblAlgn val="ctr"/>
        <c:lblOffset val="100"/>
        <c:noMultiLvlLbl val="0"/>
      </c:catAx>
      <c:valAx>
        <c:axId val="8381280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r>
                  <a:rPr lang="es-CO"/>
                  <a:t>kWh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anose="00000500000000000000" pitchFamily="2" charset="0"/>
                <a:ea typeface="+mn-ea"/>
                <a:cs typeface="+mn-cs"/>
              </a:defRPr>
            </a:pPr>
            <a:endParaRPr lang="es-CO"/>
          </a:p>
        </c:txPr>
        <c:crossAx val="7518841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Barlow" panose="00000500000000000000" pitchFamily="2"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934647-82E7-314E-8628-B68E8EE1BD55}">
  <ds:schemaRefs>
    <ds:schemaRef ds:uri="http://schemas.openxmlformats.org/officeDocument/2006/bibliography"/>
  </ds:schemaRefs>
</ds:datastoreItem>
</file>

<file path=customXml/itemProps2.xml><?xml version="1.0" encoding="utf-8"?>
<ds:datastoreItem xmlns:ds="http://schemas.openxmlformats.org/officeDocument/2006/customXml" ds:itemID="{AB07A6FF-C69E-4D47-83B8-1CB84F69F853}"/>
</file>

<file path=customXml/itemProps3.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A56DCF-B0CE-4D19-A00C-BEA7BD872E7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732</TotalTime>
  <Pages>17</Pages>
  <Words>3657</Words>
  <Characters>20115</Characters>
  <Application>Microsoft Office Word</Application>
  <DocSecurity>0</DocSecurity>
  <Lines>167</Lines>
  <Paragraphs>47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145</cp:revision>
  <cp:lastPrinted>2022-03-31T10:18:00Z</cp:lastPrinted>
  <dcterms:created xsi:type="dcterms:W3CDTF">2023-12-04T10:43:00Z</dcterms:created>
  <dcterms:modified xsi:type="dcterms:W3CDTF">2024-04-15T16:04:00Z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ies>
</file>